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3362" w:rsidRPr="00AF541E" w:rsidRDefault="000D3362" w:rsidP="00AF541E">
      <w:pPr>
        <w:spacing w:before="60" w:after="0" w:line="240" w:lineRule="auto"/>
        <w:jc w:val="center"/>
        <w:rPr>
          <w:rFonts w:ascii="Arial" w:hAnsi="Arial" w:cs="Arial"/>
          <w:b/>
          <w:sz w:val="32"/>
        </w:rPr>
      </w:pPr>
      <w:r w:rsidRPr="00AF541E">
        <w:rPr>
          <w:rFonts w:ascii="Arial" w:hAnsi="Arial" w:cs="Arial"/>
          <w:b/>
          <w:sz w:val="32"/>
        </w:rPr>
        <w:t>Orientierungsrahmen Stoffverteiler Klasse 1/2</w:t>
      </w:r>
    </w:p>
    <w:tbl>
      <w:tblPr>
        <w:tblStyle w:val="Tabellenraster"/>
        <w:tblpPr w:leftFromText="141" w:rightFromText="141" w:vertAnchor="text" w:tblpY="1"/>
        <w:tblOverlap w:val="never"/>
        <w:tblW w:w="15730" w:type="dxa"/>
        <w:tblLayout w:type="fixed"/>
        <w:tblLook w:val="04A0" w:firstRow="1" w:lastRow="0" w:firstColumn="1" w:lastColumn="0" w:noHBand="0" w:noVBand="1"/>
      </w:tblPr>
      <w:tblGrid>
        <w:gridCol w:w="616"/>
        <w:gridCol w:w="59"/>
        <w:gridCol w:w="1276"/>
        <w:gridCol w:w="7116"/>
        <w:gridCol w:w="6663"/>
      </w:tblGrid>
      <w:tr w:rsidR="0017035C" w:rsidRPr="00AF541E" w:rsidTr="0017035C">
        <w:trPr>
          <w:trHeight w:val="1025"/>
          <w:tblHeader/>
        </w:trPr>
        <w:tc>
          <w:tcPr>
            <w:tcW w:w="1951" w:type="dxa"/>
            <w:gridSpan w:val="3"/>
            <w:shd w:val="pct20" w:color="auto" w:fill="auto"/>
          </w:tcPr>
          <w:p w:rsidR="0017035C" w:rsidRPr="00AF541E" w:rsidRDefault="0017035C" w:rsidP="007466A2">
            <w:pPr>
              <w:spacing w:before="60"/>
              <w:rPr>
                <w:rFonts w:ascii="Arial" w:hAnsi="Arial" w:cs="Arial"/>
              </w:rPr>
            </w:pPr>
          </w:p>
        </w:tc>
        <w:tc>
          <w:tcPr>
            <w:tcW w:w="7116" w:type="dxa"/>
            <w:shd w:val="pct20" w:color="auto" w:fill="auto"/>
          </w:tcPr>
          <w:p w:rsidR="0017035C" w:rsidRPr="00AF541E" w:rsidRDefault="0017035C" w:rsidP="007466A2">
            <w:pPr>
              <w:spacing w:before="60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Kommunikative Fähigkeiten</w:t>
            </w:r>
          </w:p>
        </w:tc>
        <w:tc>
          <w:tcPr>
            <w:tcW w:w="6663" w:type="dxa"/>
            <w:shd w:val="pct20" w:color="auto" w:fill="auto"/>
          </w:tcPr>
          <w:p w:rsidR="0017035C" w:rsidRPr="00AF541E" w:rsidRDefault="0017035C" w:rsidP="007466A2">
            <w:pPr>
              <w:spacing w:before="60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Sprachliche Mittel</w:t>
            </w:r>
          </w:p>
        </w:tc>
      </w:tr>
      <w:tr w:rsidR="0017035C" w:rsidRPr="004E247E" w:rsidTr="0017035C">
        <w:trPr>
          <w:trHeight w:val="1094"/>
        </w:trPr>
        <w:tc>
          <w:tcPr>
            <w:tcW w:w="616" w:type="dxa"/>
            <w:vMerge w:val="restart"/>
            <w:textDirection w:val="btLr"/>
          </w:tcPr>
          <w:p w:rsidR="0017035C" w:rsidRPr="00AF541E" w:rsidRDefault="0017035C" w:rsidP="007466A2">
            <w:pPr>
              <w:spacing w:before="60"/>
              <w:ind w:left="113" w:right="113"/>
              <w:jc w:val="center"/>
              <w:rPr>
                <w:rFonts w:ascii="Arial" w:hAnsi="Arial" w:cs="Arial"/>
              </w:rPr>
            </w:pPr>
            <w:r w:rsidRPr="00AF541E">
              <w:rPr>
                <w:rFonts w:ascii="Arial" w:hAnsi="Arial" w:cs="Arial"/>
                <w:sz w:val="32"/>
              </w:rPr>
              <w:t>Klasse 1</w:t>
            </w:r>
          </w:p>
        </w:tc>
        <w:tc>
          <w:tcPr>
            <w:tcW w:w="1335" w:type="dxa"/>
            <w:gridSpan w:val="2"/>
          </w:tcPr>
          <w:p w:rsidR="0017035C" w:rsidRPr="007466A2" w:rsidRDefault="0017035C" w:rsidP="007466A2">
            <w:pPr>
              <w:pStyle w:val="Listenabsatz"/>
              <w:numPr>
                <w:ilvl w:val="0"/>
                <w:numId w:val="1"/>
              </w:numPr>
              <w:spacing w:before="60"/>
              <w:ind w:left="377" w:hanging="284"/>
              <w:contextualSpacing w:val="0"/>
              <w:jc w:val="both"/>
              <w:rPr>
                <w:rFonts w:ascii="Arial" w:hAnsi="Arial" w:cs="Arial"/>
              </w:rPr>
            </w:pPr>
            <w:r w:rsidRPr="007466A2">
              <w:rPr>
                <w:rFonts w:ascii="Arial" w:hAnsi="Arial" w:cs="Arial"/>
                <w:sz w:val="28"/>
              </w:rPr>
              <w:t>HJ</w:t>
            </w:r>
          </w:p>
        </w:tc>
        <w:tc>
          <w:tcPr>
            <w:tcW w:w="7116" w:type="dxa"/>
          </w:tcPr>
          <w:p w:rsidR="0017035C" w:rsidRDefault="0017035C" w:rsidP="007466A2">
            <w:pPr>
              <w:spacing w:before="60"/>
              <w:rPr>
                <w:rFonts w:ascii="Arial" w:hAnsi="Arial" w:cs="Arial"/>
              </w:rPr>
            </w:pPr>
            <w:r w:rsidRPr="00B45B57">
              <w:rPr>
                <w:rFonts w:ascii="Arial" w:hAnsi="Arial" w:cs="Arial"/>
                <w:b/>
              </w:rPr>
              <w:t>Classroom phrases:</w:t>
            </w:r>
            <w:r>
              <w:rPr>
                <w:rFonts w:ascii="Arial" w:hAnsi="Arial" w:cs="Arial"/>
              </w:rPr>
              <w:t xml:space="preserve"> verstehen und danach handeln.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Erste Redewendungen:</w:t>
            </w:r>
            <w:r w:rsidRPr="0017035C">
              <w:rPr>
                <w:rFonts w:ascii="Arial" w:hAnsi="Arial" w:cs="Arial"/>
                <w:lang w:val="en-US"/>
              </w:rPr>
              <w:t xml:space="preserve"> </w:t>
            </w:r>
            <w:r w:rsidRPr="0017035C">
              <w:rPr>
                <w:rFonts w:ascii="Arial" w:hAnsi="Arial" w:cs="Arial"/>
                <w:sz w:val="20"/>
                <w:lang w:val="en-US"/>
              </w:rPr>
              <w:t>Hello/ Good morning/ My Name is…/ What´s your name? How are you? I´m happy, fine, sad, boy and girl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Colours and Numbers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sz w:val="20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 xml:space="preserve">Toys </w:t>
            </w:r>
            <w:r w:rsidRPr="0017035C">
              <w:rPr>
                <w:rFonts w:ascii="Arial" w:hAnsi="Arial" w:cs="Arial"/>
                <w:sz w:val="20"/>
                <w:lang w:val="en-US"/>
              </w:rPr>
              <w:t>(gameboy, bear, train, ball, car, doll, inliner, skipping rope, stickers, playing cards)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Merry Chrismas</w:t>
            </w:r>
            <w:r w:rsidRPr="0017035C">
              <w:rPr>
                <w:rFonts w:ascii="Arial" w:hAnsi="Arial" w:cs="Arial"/>
                <w:lang w:val="en-US"/>
              </w:rPr>
              <w:t xml:space="preserve"> + Wiederholung numbers, colours and toys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</w:tc>
        <w:tc>
          <w:tcPr>
            <w:tcW w:w="6663" w:type="dxa"/>
          </w:tcPr>
          <w:p w:rsidR="0017035C" w:rsidRPr="0017035C" w:rsidRDefault="0017035C" w:rsidP="0017035C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Lieder</w:t>
            </w:r>
            <w:r w:rsidRPr="0017035C">
              <w:rPr>
                <w:rFonts w:ascii="Arial" w:hAnsi="Arial" w:cs="Arial"/>
                <w:lang w:val="en-US"/>
              </w:rPr>
              <w:t>: Hello good morning, good morning, it´s so easy to say hello, action chant</w:t>
            </w:r>
            <w:r>
              <w:rPr>
                <w:rFonts w:ascii="Arial" w:hAnsi="Arial" w:cs="Arial"/>
                <w:lang w:val="en-US"/>
              </w:rPr>
              <w:t>,</w:t>
            </w:r>
            <w:r w:rsidRPr="0017035C">
              <w:rPr>
                <w:rFonts w:ascii="Arial" w:hAnsi="Arial" w:cs="Arial"/>
                <w:lang w:val="en-US"/>
              </w:rPr>
              <w:t xml:space="preserve"> if you´re happy and you know it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</w:rPr>
            </w:pPr>
            <w:r w:rsidRPr="0017035C">
              <w:rPr>
                <w:rFonts w:ascii="Arial" w:hAnsi="Arial" w:cs="Arial"/>
                <w:b/>
              </w:rPr>
              <w:t>Spielideen:</w:t>
            </w:r>
            <w:r w:rsidRPr="0017035C">
              <w:rPr>
                <w:rFonts w:ascii="Arial" w:hAnsi="Arial" w:cs="Arial"/>
              </w:rPr>
              <w:t xml:space="preserve"> Kim – Spiele, Bild- Wortkarten Memory, Blitzblick mit Bildern,Bingo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Lied Farben:</w:t>
            </w:r>
            <w:r w:rsidRPr="0017035C">
              <w:rPr>
                <w:rFonts w:ascii="Arial" w:hAnsi="Arial" w:cs="Arial"/>
                <w:lang w:val="en-US"/>
              </w:rPr>
              <w:t xml:space="preserve"> red and yellow, blue and green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lang w:val="en-US"/>
              </w:rPr>
              <w:t>Colours and Numbers dictionary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Reim:</w:t>
            </w:r>
            <w:r w:rsidRPr="0017035C">
              <w:rPr>
                <w:rFonts w:ascii="Arial" w:hAnsi="Arial" w:cs="Arial"/>
                <w:lang w:val="en-US"/>
              </w:rPr>
              <w:t xml:space="preserve"> 10 little Indians, 5 monkeys in the bed</w:t>
            </w:r>
          </w:p>
          <w:p w:rsidR="0017035C" w:rsidRPr="004E247E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4E247E">
              <w:rPr>
                <w:rFonts w:ascii="Arial" w:hAnsi="Arial" w:cs="Arial"/>
                <w:lang w:val="en-US"/>
              </w:rPr>
              <w:t>Zahlen hüpfen</w:t>
            </w:r>
          </w:p>
          <w:p w:rsidR="0017035C" w:rsidRPr="004E247E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4E247E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4E247E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Lied:</w:t>
            </w:r>
            <w:r w:rsidRPr="0017035C">
              <w:rPr>
                <w:rFonts w:ascii="Arial" w:hAnsi="Arial" w:cs="Arial"/>
                <w:lang w:val="en-US"/>
              </w:rPr>
              <w:t xml:space="preserve"> We wish you a merry Chrismas,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lang w:val="en-US"/>
              </w:rPr>
              <w:t>Colours, Numbers and Toys dictionary</w:t>
            </w:r>
          </w:p>
        </w:tc>
      </w:tr>
      <w:tr w:rsidR="0017035C" w:rsidRPr="00AF541E" w:rsidTr="00EB347A">
        <w:trPr>
          <w:trHeight w:val="137"/>
        </w:trPr>
        <w:tc>
          <w:tcPr>
            <w:tcW w:w="616" w:type="dxa"/>
            <w:vMerge/>
          </w:tcPr>
          <w:p w:rsidR="0017035C" w:rsidRPr="0017035C" w:rsidRDefault="0017035C" w:rsidP="007466A2">
            <w:pPr>
              <w:pStyle w:val="Listenabsatz"/>
              <w:numPr>
                <w:ilvl w:val="0"/>
                <w:numId w:val="1"/>
              </w:numPr>
              <w:spacing w:before="60"/>
              <w:contextualSpacing w:val="0"/>
              <w:rPr>
                <w:rFonts w:ascii="Arial" w:hAnsi="Arial" w:cs="Arial"/>
                <w:lang w:val="en-US"/>
              </w:rPr>
            </w:pPr>
          </w:p>
        </w:tc>
        <w:tc>
          <w:tcPr>
            <w:tcW w:w="1335" w:type="dxa"/>
            <w:gridSpan w:val="2"/>
          </w:tcPr>
          <w:p w:rsidR="0017035C" w:rsidRPr="00AF541E" w:rsidRDefault="0017035C" w:rsidP="007466A2">
            <w:pPr>
              <w:pStyle w:val="Listenabsatz"/>
              <w:numPr>
                <w:ilvl w:val="0"/>
                <w:numId w:val="1"/>
              </w:numPr>
              <w:spacing w:before="60"/>
              <w:ind w:left="377" w:hanging="284"/>
              <w:contextualSpacing w:val="0"/>
              <w:jc w:val="both"/>
              <w:rPr>
                <w:rFonts w:ascii="Arial" w:hAnsi="Arial" w:cs="Arial"/>
              </w:rPr>
            </w:pPr>
            <w:r w:rsidRPr="00AF541E">
              <w:rPr>
                <w:rFonts w:ascii="Arial" w:hAnsi="Arial" w:cs="Arial"/>
                <w:sz w:val="28"/>
              </w:rPr>
              <w:t>HJ</w:t>
            </w:r>
          </w:p>
        </w:tc>
        <w:tc>
          <w:tcPr>
            <w:tcW w:w="7116" w:type="dxa"/>
          </w:tcPr>
          <w:p w:rsidR="0017035C" w:rsidRDefault="0017035C" w:rsidP="00D9059E">
            <w:pPr>
              <w:rPr>
                <w:rFonts w:ascii="Arial" w:hAnsi="Arial" w:cs="Arial"/>
                <w:sz w:val="20"/>
                <w:lang w:val="en-GB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 xml:space="preserve">Body and Clothes </w:t>
            </w:r>
            <w:r>
              <w:rPr>
                <w:rFonts w:ascii="Arial" w:hAnsi="Arial" w:cs="Arial"/>
                <w:sz w:val="20"/>
                <w:lang w:val="en-GB"/>
              </w:rPr>
              <w:t xml:space="preserve">ear, eye, nose, mouth, neck, hair, head, arm, body, leg, knee, toe, back, belly, knee </w:t>
            </w:r>
          </w:p>
          <w:p w:rsidR="0017035C" w:rsidRDefault="0017035C" w:rsidP="00D9059E">
            <w:pPr>
              <w:rPr>
                <w:rFonts w:ascii="Arial" w:hAnsi="Arial" w:cs="Arial"/>
                <w:sz w:val="20"/>
                <w:lang w:val="en-GB"/>
              </w:rPr>
            </w:pPr>
            <w:r>
              <w:rPr>
                <w:rFonts w:ascii="Arial" w:hAnsi="Arial" w:cs="Arial"/>
                <w:sz w:val="20"/>
                <w:lang w:val="en-GB"/>
              </w:rPr>
              <w:t>This is my, What is it?</w:t>
            </w:r>
          </w:p>
          <w:p w:rsidR="0017035C" w:rsidRPr="0017035C" w:rsidRDefault="0017035C" w:rsidP="00D9059E">
            <w:pPr>
              <w:spacing w:before="60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sz w:val="20"/>
                <w:lang w:val="en-GB"/>
              </w:rPr>
              <w:t>clap your hands, close your eyes, stretch your arms, snip your fingers, nod your head, stamp your feet, swing your arms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17035C" w:rsidRDefault="00EB347A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Easter and flowers</w:t>
            </w:r>
          </w:p>
          <w:p w:rsidR="00EB347A" w:rsidRDefault="00EB347A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sz w:val="18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Farm animals</w:t>
            </w:r>
            <w:r>
              <w:rPr>
                <w:rFonts w:ascii="Arial" w:hAnsi="Arial" w:cs="Arial"/>
                <w:b/>
                <w:lang w:val="en-US"/>
              </w:rPr>
              <w:t xml:space="preserve"> </w:t>
            </w:r>
            <w:r w:rsidRPr="0017035C">
              <w:rPr>
                <w:rFonts w:ascii="Arial" w:hAnsi="Arial" w:cs="Arial"/>
                <w:sz w:val="20"/>
                <w:lang w:val="en-US"/>
              </w:rPr>
              <w:t xml:space="preserve">(pig, horse, cow, dog, cat, duck, goose,…) 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401303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 xml:space="preserve">Fruits </w:t>
            </w:r>
            <w:r w:rsidRPr="0017035C">
              <w:rPr>
                <w:rFonts w:ascii="Arial" w:hAnsi="Arial" w:cs="Arial"/>
                <w:sz w:val="20"/>
                <w:lang w:val="en-US"/>
              </w:rPr>
              <w:t xml:space="preserve">(banana, apple, orange, pear, citrone, cherry…) </w:t>
            </w:r>
            <w:r w:rsidRPr="0017035C">
              <w:rPr>
                <w:rFonts w:ascii="Arial" w:hAnsi="Arial" w:cs="Arial"/>
                <w:b/>
                <w:lang w:val="en-US"/>
              </w:rPr>
              <w:t>and</w:t>
            </w:r>
            <w:r>
              <w:rPr>
                <w:rFonts w:ascii="Arial" w:hAnsi="Arial" w:cs="Arial"/>
                <w:lang w:val="en-US"/>
              </w:rPr>
              <w:t xml:space="preserve"> </w:t>
            </w:r>
            <w:r w:rsidRPr="0017035C">
              <w:rPr>
                <w:rFonts w:ascii="Arial" w:hAnsi="Arial" w:cs="Arial"/>
                <w:b/>
                <w:lang w:val="en-US"/>
              </w:rPr>
              <w:t>vegetables</w:t>
            </w:r>
            <w:r>
              <w:rPr>
                <w:rFonts w:ascii="Arial" w:hAnsi="Arial" w:cs="Arial"/>
                <w:lang w:val="en-US"/>
              </w:rPr>
              <w:t xml:space="preserve"> </w:t>
            </w:r>
            <w:r w:rsidRPr="0017035C">
              <w:rPr>
                <w:rFonts w:ascii="Arial" w:hAnsi="Arial" w:cs="Arial"/>
                <w:sz w:val="20"/>
                <w:lang w:val="en-US"/>
              </w:rPr>
              <w:t>(tomatoe, carrot, bean, cucumber, radish, lettuce</w:t>
            </w:r>
            <w:r>
              <w:rPr>
                <w:rFonts w:ascii="Arial" w:hAnsi="Arial" w:cs="Arial"/>
                <w:lang w:val="en-US"/>
              </w:rPr>
              <w:t xml:space="preserve">) </w:t>
            </w:r>
            <w:r w:rsidRPr="0017035C">
              <w:rPr>
                <w:rFonts w:ascii="Arial" w:hAnsi="Arial" w:cs="Arial"/>
                <w:b/>
                <w:lang w:val="en-US"/>
              </w:rPr>
              <w:t xml:space="preserve"> </w:t>
            </w:r>
            <w:r>
              <w:rPr>
                <w:rFonts w:ascii="Arial" w:hAnsi="Arial" w:cs="Arial"/>
                <w:b/>
                <w:lang w:val="en-US"/>
              </w:rPr>
              <w:t>+ Wdh, colours and numbers</w:t>
            </w:r>
          </w:p>
        </w:tc>
        <w:tc>
          <w:tcPr>
            <w:tcW w:w="6663" w:type="dxa"/>
          </w:tcPr>
          <w:p w:rsidR="0017035C" w:rsidRDefault="0017035C" w:rsidP="007466A2">
            <w:pPr>
              <w:spacing w:before="6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Anziehen nach Anweisungen, Schokolade auspacken,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Lied:</w:t>
            </w:r>
            <w:r w:rsidRPr="0017035C">
              <w:rPr>
                <w:rFonts w:ascii="Arial" w:hAnsi="Arial" w:cs="Arial"/>
                <w:lang w:val="en-US"/>
              </w:rPr>
              <w:t xml:space="preserve"> head and shoulders, knees and toes</w:t>
            </w:r>
          </w:p>
          <w:p w:rsidR="0017035C" w:rsidRDefault="0017035C" w:rsidP="007466A2">
            <w:pPr>
              <w:spacing w:before="6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Bewegen nach Anweisungen</w:t>
            </w:r>
          </w:p>
          <w:p w:rsidR="0017035C" w:rsidRDefault="0017035C" w:rsidP="007466A2">
            <w:pPr>
              <w:spacing w:before="6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Lied: </w:t>
            </w:r>
            <w:r w:rsidRPr="004D212F">
              <w:rPr>
                <w:rFonts w:ascii="Arial" w:hAnsi="Arial" w:cs="Arial"/>
              </w:rPr>
              <w:t>If you</w:t>
            </w:r>
            <w:r>
              <w:rPr>
                <w:rFonts w:ascii="Arial" w:hAnsi="Arial" w:cs="Arial"/>
              </w:rPr>
              <w:t>´</w:t>
            </w:r>
            <w:r w:rsidRPr="004D212F">
              <w:rPr>
                <w:rFonts w:ascii="Arial" w:hAnsi="Arial" w:cs="Arial"/>
              </w:rPr>
              <w:t>r happy (Wdh)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Projekt</w:t>
            </w:r>
            <w:r w:rsidRPr="0017035C">
              <w:rPr>
                <w:rFonts w:ascii="Arial" w:hAnsi="Arial" w:cs="Arial"/>
                <w:lang w:val="en-US"/>
              </w:rPr>
              <w:t>:  Froggy gets dressed</w:t>
            </w:r>
          </w:p>
          <w:p w:rsidR="0017035C" w:rsidRPr="0017035C" w:rsidRDefault="00EB347A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EB347A">
              <w:rPr>
                <w:rFonts w:ascii="Arial" w:hAnsi="Arial" w:cs="Arial"/>
                <w:b/>
                <w:lang w:val="en-US"/>
              </w:rPr>
              <w:t>Lied:</w:t>
            </w:r>
            <w:r>
              <w:rPr>
                <w:rFonts w:ascii="Arial" w:hAnsi="Arial" w:cs="Arial"/>
                <w:lang w:val="en-US"/>
              </w:rPr>
              <w:t xml:space="preserve"> I like the flowers</w:t>
            </w:r>
          </w:p>
          <w:p w:rsidR="0017035C" w:rsidRPr="0017035C" w:rsidRDefault="0017035C" w:rsidP="007466A2">
            <w:pPr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lang w:val="en-US"/>
              </w:rPr>
              <w:t>Pantomime, Bingo, Blitzblick, Kim Spiele, Obstsalat mit Farm animals</w:t>
            </w:r>
          </w:p>
          <w:p w:rsidR="0017035C" w:rsidRPr="0017035C" w:rsidRDefault="0017035C" w:rsidP="007466A2">
            <w:pPr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Lied:</w:t>
            </w:r>
            <w:r w:rsidRPr="0017035C">
              <w:rPr>
                <w:rFonts w:ascii="Arial" w:hAnsi="Arial" w:cs="Arial"/>
                <w:lang w:val="en-US"/>
              </w:rPr>
              <w:t xml:space="preserve"> Old Mac Donald had a farm</w:t>
            </w:r>
          </w:p>
          <w:p w:rsidR="0017035C" w:rsidRPr="0017035C" w:rsidRDefault="0017035C" w:rsidP="007466A2">
            <w:pPr>
              <w:rPr>
                <w:rFonts w:ascii="Arial" w:hAnsi="Arial" w:cs="Arial"/>
                <w:lang w:val="en-US"/>
              </w:rPr>
            </w:pPr>
          </w:p>
          <w:p w:rsidR="0017035C" w:rsidRDefault="0017035C" w:rsidP="007466A2">
            <w:pPr>
              <w:rPr>
                <w:rFonts w:ascii="Arial" w:hAnsi="Arial" w:cs="Arial"/>
              </w:rPr>
            </w:pPr>
            <w:r w:rsidRPr="00D9059E">
              <w:rPr>
                <w:rFonts w:ascii="Arial" w:hAnsi="Arial" w:cs="Arial"/>
                <w:b/>
              </w:rPr>
              <w:t>Projekt</w:t>
            </w:r>
            <w:r>
              <w:rPr>
                <w:rFonts w:ascii="Arial" w:hAnsi="Arial" w:cs="Arial"/>
              </w:rPr>
              <w:t>: Raupe Nimmersatt</w:t>
            </w:r>
          </w:p>
          <w:p w:rsidR="0017035C" w:rsidRDefault="0017035C" w:rsidP="007466A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Bewegungsspiele wie z.B. </w:t>
            </w:r>
            <w:r w:rsidRPr="00510434">
              <w:rPr>
                <w:rFonts w:ascii="Arial" w:hAnsi="Arial" w:cs="Arial"/>
                <w:b/>
              </w:rPr>
              <w:t>fruit salad</w:t>
            </w:r>
            <w:r>
              <w:rPr>
                <w:rFonts w:ascii="Arial" w:hAnsi="Arial" w:cs="Arial"/>
                <w:b/>
              </w:rPr>
              <w:t xml:space="preserve">, </w:t>
            </w:r>
            <w:r>
              <w:rPr>
                <w:rFonts w:ascii="Arial" w:hAnsi="Arial" w:cs="Arial"/>
              </w:rPr>
              <w:t>Musikstoppspiel</w:t>
            </w:r>
          </w:p>
          <w:p w:rsidR="0017035C" w:rsidRDefault="0017035C" w:rsidP="007466A2">
            <w:pPr>
              <w:rPr>
                <w:rFonts w:ascii="Arial" w:hAnsi="Arial" w:cs="Arial"/>
              </w:rPr>
            </w:pPr>
          </w:p>
          <w:p w:rsidR="0017035C" w:rsidRPr="00EB347A" w:rsidRDefault="0017035C" w:rsidP="00EB347A">
            <w:pPr>
              <w:tabs>
                <w:tab w:val="left" w:pos="1403"/>
              </w:tabs>
              <w:rPr>
                <w:rFonts w:ascii="Arial" w:hAnsi="Arial" w:cs="Arial"/>
              </w:rPr>
            </w:pPr>
          </w:p>
        </w:tc>
      </w:tr>
      <w:tr w:rsidR="0017035C" w:rsidRPr="00AF541E" w:rsidTr="0017035C">
        <w:trPr>
          <w:trHeight w:val="1094"/>
        </w:trPr>
        <w:tc>
          <w:tcPr>
            <w:tcW w:w="675" w:type="dxa"/>
            <w:gridSpan w:val="2"/>
            <w:vMerge w:val="restart"/>
            <w:textDirection w:val="btLr"/>
          </w:tcPr>
          <w:p w:rsidR="0017035C" w:rsidRPr="00AF541E" w:rsidRDefault="00EB347A" w:rsidP="007466A2">
            <w:pPr>
              <w:spacing w:before="60"/>
              <w:ind w:left="113" w:right="113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32"/>
              </w:rPr>
              <w:lastRenderedPageBreak/>
              <w:t>Klasse 2</w:t>
            </w:r>
          </w:p>
        </w:tc>
        <w:tc>
          <w:tcPr>
            <w:tcW w:w="1276" w:type="dxa"/>
          </w:tcPr>
          <w:p w:rsidR="0017035C" w:rsidRPr="00AF541E" w:rsidRDefault="0017035C" w:rsidP="007466A2">
            <w:pPr>
              <w:pStyle w:val="Listenabsatz"/>
              <w:numPr>
                <w:ilvl w:val="0"/>
                <w:numId w:val="8"/>
              </w:numPr>
              <w:spacing w:before="60"/>
              <w:ind w:left="318" w:hanging="284"/>
              <w:contextualSpacing w:val="0"/>
              <w:jc w:val="both"/>
              <w:rPr>
                <w:rFonts w:ascii="Arial" w:hAnsi="Arial" w:cs="Arial"/>
                <w:sz w:val="28"/>
              </w:rPr>
            </w:pPr>
            <w:r w:rsidRPr="00AF541E">
              <w:rPr>
                <w:rFonts w:ascii="Arial" w:hAnsi="Arial" w:cs="Arial"/>
                <w:sz w:val="28"/>
              </w:rPr>
              <w:t>HJ</w:t>
            </w:r>
          </w:p>
        </w:tc>
        <w:tc>
          <w:tcPr>
            <w:tcW w:w="7116" w:type="dxa"/>
          </w:tcPr>
          <w:p w:rsidR="0017035C" w:rsidRPr="007466A2" w:rsidRDefault="0017035C" w:rsidP="007466A2">
            <w:pPr>
              <w:spacing w:before="60"/>
              <w:rPr>
                <w:rFonts w:ascii="Arial" w:hAnsi="Arial" w:cs="Arial"/>
                <w:b/>
              </w:rPr>
            </w:pPr>
            <w:r w:rsidRPr="007466A2">
              <w:rPr>
                <w:rFonts w:ascii="Arial" w:hAnsi="Arial" w:cs="Arial"/>
                <w:b/>
              </w:rPr>
              <w:t>Hello again</w:t>
            </w:r>
          </w:p>
          <w:p w:rsidR="0017035C" w:rsidRDefault="0017035C" w:rsidP="007466A2">
            <w:pPr>
              <w:spacing w:before="60"/>
              <w:rPr>
                <w:rFonts w:ascii="Arial" w:hAnsi="Arial" w:cs="Arial"/>
              </w:rPr>
            </w:pPr>
          </w:p>
          <w:p w:rsidR="0017035C" w:rsidRPr="00401303" w:rsidRDefault="0017035C" w:rsidP="00D9059E">
            <w:pPr>
              <w:rPr>
                <w:rFonts w:ascii="Arial" w:hAnsi="Arial" w:cs="Arial"/>
                <w:sz w:val="20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At School</w:t>
            </w:r>
            <w:r w:rsidRPr="0017035C">
              <w:rPr>
                <w:rFonts w:ascii="Arial" w:hAnsi="Arial" w:cs="Arial"/>
                <w:lang w:val="en-US"/>
              </w:rPr>
              <w:t xml:space="preserve"> </w:t>
            </w:r>
            <w:r w:rsidRPr="00401303">
              <w:rPr>
                <w:rFonts w:ascii="Arial" w:hAnsi="Arial" w:cs="Arial"/>
                <w:sz w:val="20"/>
                <w:lang w:val="en-US"/>
              </w:rPr>
              <w:t>(pencil, pencil case, rubber, ruler, sharpener, schoolbag, book,  glue, lunch-box, bottle, exercise book, file, Präpositionen: on/ under the chair/desk…)</w:t>
            </w:r>
            <w:r w:rsidRPr="00401303">
              <w:rPr>
                <w:rFonts w:ascii="Arial" w:hAnsi="Arial" w:cs="Arial"/>
                <w:sz w:val="18"/>
                <w:lang w:val="en-GB"/>
              </w:rPr>
              <w:t xml:space="preserve"> </w:t>
            </w:r>
            <w:r w:rsidRPr="00401303">
              <w:rPr>
                <w:rFonts w:ascii="Arial" w:hAnsi="Arial" w:cs="Arial"/>
                <w:sz w:val="20"/>
                <w:lang w:val="en-GB"/>
              </w:rPr>
              <w:t>It´s a ..., This is a ….</w:t>
            </w:r>
          </w:p>
          <w:p w:rsidR="0017035C" w:rsidRPr="00401303" w:rsidRDefault="0017035C" w:rsidP="00D9059E">
            <w:pPr>
              <w:rPr>
                <w:rFonts w:ascii="Arial" w:hAnsi="Arial" w:cs="Arial"/>
                <w:sz w:val="20"/>
                <w:lang w:val="en-GB"/>
              </w:rPr>
            </w:pPr>
            <w:r w:rsidRPr="00401303">
              <w:rPr>
                <w:rFonts w:ascii="Arial" w:hAnsi="Arial" w:cs="Arial"/>
                <w:sz w:val="20"/>
                <w:lang w:val="en-GB"/>
              </w:rPr>
              <w:t>My file is blue</w:t>
            </w:r>
          </w:p>
          <w:p w:rsidR="0017035C" w:rsidRPr="00401303" w:rsidRDefault="0017035C" w:rsidP="00D9059E">
            <w:pPr>
              <w:rPr>
                <w:rFonts w:ascii="Arial" w:hAnsi="Arial" w:cs="Arial"/>
                <w:sz w:val="20"/>
                <w:lang w:val="en-GB"/>
              </w:rPr>
            </w:pPr>
            <w:r w:rsidRPr="00401303">
              <w:rPr>
                <w:rFonts w:ascii="Arial" w:hAnsi="Arial" w:cs="Arial"/>
                <w:sz w:val="20"/>
                <w:lang w:val="en-GB"/>
              </w:rPr>
              <w:t>What´s this? Whom is ist?</w:t>
            </w:r>
          </w:p>
          <w:p w:rsidR="0017035C" w:rsidRPr="00401303" w:rsidRDefault="0017035C" w:rsidP="00D9059E">
            <w:pPr>
              <w:spacing w:before="60"/>
              <w:rPr>
                <w:rFonts w:ascii="Arial" w:hAnsi="Arial" w:cs="Arial"/>
                <w:lang w:val="en-US"/>
              </w:rPr>
            </w:pPr>
            <w:r w:rsidRPr="00401303">
              <w:rPr>
                <w:rFonts w:ascii="Arial" w:hAnsi="Arial" w:cs="Arial"/>
                <w:sz w:val="20"/>
                <w:lang w:val="en-GB"/>
              </w:rPr>
              <w:t>chair, table, desk, shelf, blackboard, cupboard, door, floor, picture, wall, window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Happy Halloween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17035C" w:rsidRDefault="0017035C" w:rsidP="00401303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 xml:space="preserve">Seasons </w:t>
            </w:r>
            <w:r w:rsidR="00401303" w:rsidRPr="00401303">
              <w:rPr>
                <w:rFonts w:ascii="Arial" w:hAnsi="Arial" w:cs="Arial"/>
                <w:sz w:val="20"/>
                <w:lang w:val="en-US"/>
              </w:rPr>
              <w:t>(spring, summer, autum, winter)</w:t>
            </w:r>
            <w:r w:rsidR="00401303" w:rsidRPr="00401303">
              <w:rPr>
                <w:rFonts w:ascii="Arial" w:hAnsi="Arial" w:cs="Arial"/>
                <w:b/>
                <w:sz w:val="20"/>
                <w:lang w:val="en-US"/>
              </w:rPr>
              <w:t xml:space="preserve"> </w:t>
            </w:r>
            <w:r w:rsidR="00401303">
              <w:rPr>
                <w:rFonts w:ascii="Arial" w:hAnsi="Arial" w:cs="Arial"/>
                <w:b/>
                <w:lang w:val="en-US"/>
              </w:rPr>
              <w:t xml:space="preserve">and date </w:t>
            </w:r>
            <w:r w:rsidR="00401303">
              <w:rPr>
                <w:rFonts w:ascii="Arial" w:hAnsi="Arial" w:cs="Arial"/>
                <w:sz w:val="18"/>
                <w:lang w:val="en-US"/>
              </w:rPr>
              <w:t xml:space="preserve">(Monday, Tuesday, Wendesday, Thursday, Friday, Saturday, Sunday…) </w:t>
            </w:r>
            <w:r w:rsidRPr="0017035C">
              <w:rPr>
                <w:rFonts w:ascii="Arial" w:hAnsi="Arial" w:cs="Arial"/>
                <w:lang w:val="en-US"/>
              </w:rPr>
              <w:t xml:space="preserve"> </w:t>
            </w:r>
          </w:p>
        </w:tc>
        <w:tc>
          <w:tcPr>
            <w:tcW w:w="6663" w:type="dxa"/>
          </w:tcPr>
          <w:p w:rsidR="00401303" w:rsidRDefault="00401303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401303" w:rsidRDefault="00401303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Lied:</w:t>
            </w:r>
            <w:r w:rsidRPr="0017035C">
              <w:rPr>
                <w:rFonts w:ascii="Arial" w:hAnsi="Arial" w:cs="Arial"/>
                <w:lang w:val="en-US"/>
              </w:rPr>
              <w:t xml:space="preserve"> glue and pencil (Melodie: Bruder Jakob)</w:t>
            </w:r>
          </w:p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17035C">
              <w:rPr>
                <w:rFonts w:ascii="Arial" w:hAnsi="Arial" w:cs="Arial"/>
                <w:b/>
                <w:lang w:val="en-US"/>
              </w:rPr>
              <w:t>Kofferpacken:</w:t>
            </w:r>
            <w:r w:rsidRPr="0017035C">
              <w:rPr>
                <w:rFonts w:ascii="Arial" w:hAnsi="Arial" w:cs="Arial"/>
                <w:lang w:val="en-US"/>
              </w:rPr>
              <w:t xml:space="preserve"> i pack in my Bag…</w:t>
            </w:r>
          </w:p>
          <w:p w:rsidR="0017035C" w:rsidRPr="004E247E" w:rsidRDefault="0017035C" w:rsidP="007466A2">
            <w:pPr>
              <w:spacing w:before="60"/>
              <w:rPr>
                <w:rFonts w:ascii="Arial" w:hAnsi="Arial" w:cs="Arial"/>
              </w:rPr>
            </w:pPr>
            <w:r w:rsidRPr="004E247E">
              <w:rPr>
                <w:rFonts w:ascii="Arial" w:hAnsi="Arial" w:cs="Arial"/>
              </w:rPr>
              <w:t>Stopptanz mit Gegenständen</w:t>
            </w:r>
          </w:p>
          <w:p w:rsidR="0017035C" w:rsidRPr="00AF541E" w:rsidRDefault="0017035C" w:rsidP="007466A2">
            <w:pPr>
              <w:spacing w:before="60"/>
              <w:rPr>
                <w:rFonts w:ascii="Arial" w:hAnsi="Arial" w:cs="Arial"/>
              </w:rPr>
            </w:pPr>
            <w:r w:rsidRPr="004E247E">
              <w:rPr>
                <w:rFonts w:ascii="Arial" w:hAnsi="Arial" w:cs="Arial"/>
              </w:rPr>
              <w:t xml:space="preserve">Kim Spiele, Memory, </w:t>
            </w:r>
            <w:r>
              <w:rPr>
                <w:rFonts w:ascii="Arial" w:hAnsi="Arial" w:cs="Arial"/>
              </w:rPr>
              <w:t>Bingo, Colour dictionary, Blitzblick mit Bildern</w:t>
            </w:r>
          </w:p>
        </w:tc>
      </w:tr>
      <w:tr w:rsidR="0017035C" w:rsidRPr="004E247E" w:rsidTr="0017035C">
        <w:trPr>
          <w:trHeight w:val="1025"/>
        </w:trPr>
        <w:tc>
          <w:tcPr>
            <w:tcW w:w="675" w:type="dxa"/>
            <w:gridSpan w:val="2"/>
            <w:vMerge/>
          </w:tcPr>
          <w:p w:rsidR="0017035C" w:rsidRPr="00AF541E" w:rsidRDefault="0017035C" w:rsidP="007466A2">
            <w:pPr>
              <w:pStyle w:val="Listenabsatz"/>
              <w:numPr>
                <w:ilvl w:val="0"/>
                <w:numId w:val="3"/>
              </w:numPr>
              <w:spacing w:before="60"/>
              <w:contextualSpacing w:val="0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17035C" w:rsidRPr="00AF541E" w:rsidRDefault="0017035C" w:rsidP="007466A2">
            <w:pPr>
              <w:pStyle w:val="Listenabsatz"/>
              <w:numPr>
                <w:ilvl w:val="0"/>
                <w:numId w:val="8"/>
              </w:numPr>
              <w:spacing w:before="60"/>
              <w:ind w:left="377" w:hanging="284"/>
              <w:contextualSpacing w:val="0"/>
              <w:jc w:val="both"/>
              <w:rPr>
                <w:rFonts w:ascii="Arial" w:hAnsi="Arial" w:cs="Arial"/>
                <w:sz w:val="28"/>
              </w:rPr>
            </w:pPr>
            <w:r w:rsidRPr="00AF541E">
              <w:rPr>
                <w:rFonts w:ascii="Arial" w:hAnsi="Arial" w:cs="Arial"/>
                <w:sz w:val="28"/>
              </w:rPr>
              <w:t>HJ</w:t>
            </w:r>
          </w:p>
        </w:tc>
        <w:tc>
          <w:tcPr>
            <w:tcW w:w="7116" w:type="dxa"/>
          </w:tcPr>
          <w:p w:rsidR="0017035C" w:rsidRPr="00401303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  <w:r w:rsidRPr="00401303">
              <w:rPr>
                <w:rFonts w:ascii="Arial" w:hAnsi="Arial" w:cs="Arial"/>
                <w:b/>
                <w:lang w:val="en-US"/>
              </w:rPr>
              <w:t>My Family</w:t>
            </w:r>
            <w:r w:rsidR="00401303" w:rsidRPr="00401303">
              <w:rPr>
                <w:rFonts w:ascii="Arial" w:hAnsi="Arial" w:cs="Arial"/>
                <w:b/>
                <w:lang w:val="en-US"/>
              </w:rPr>
              <w:t xml:space="preserve"> </w:t>
            </w:r>
            <w:r w:rsidR="00401303" w:rsidRPr="00401303">
              <w:rPr>
                <w:rFonts w:ascii="Arial" w:hAnsi="Arial" w:cs="Arial"/>
                <w:sz w:val="20"/>
                <w:lang w:val="en-US"/>
              </w:rPr>
              <w:t>(mother, father, grandma, grandpa, brother, sister…)</w:t>
            </w:r>
          </w:p>
          <w:p w:rsidR="0017035C" w:rsidRPr="00401303" w:rsidRDefault="0017035C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401303" w:rsidRDefault="00401303" w:rsidP="007466A2">
            <w:pPr>
              <w:spacing w:before="6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 xml:space="preserve">My home </w:t>
            </w:r>
            <w:r w:rsidRPr="00401303">
              <w:rPr>
                <w:rFonts w:ascii="Arial" w:hAnsi="Arial" w:cs="Arial"/>
                <w:lang w:val="en-US"/>
              </w:rPr>
              <w:t xml:space="preserve">(rooms, furnitures, acitivities, kitchen, bathroomm living room, sleeping room…) </w:t>
            </w:r>
          </w:p>
          <w:p w:rsidR="00401303" w:rsidRDefault="00401303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401303" w:rsidRDefault="00401303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 xml:space="preserve">Hobbies </w:t>
            </w:r>
            <w:r w:rsidRPr="00401303">
              <w:rPr>
                <w:rFonts w:ascii="Arial" w:hAnsi="Arial" w:cs="Arial"/>
                <w:lang w:val="en-US"/>
              </w:rPr>
              <w:t>(foodball, riding, skating, games…)</w:t>
            </w:r>
            <w:r>
              <w:rPr>
                <w:rFonts w:ascii="Arial" w:hAnsi="Arial" w:cs="Arial"/>
                <w:b/>
                <w:lang w:val="en-US"/>
              </w:rPr>
              <w:t xml:space="preserve"> </w:t>
            </w:r>
          </w:p>
          <w:p w:rsidR="00401303" w:rsidRDefault="00401303" w:rsidP="007466A2">
            <w:pPr>
              <w:spacing w:before="60"/>
              <w:rPr>
                <w:rFonts w:ascii="Arial" w:hAnsi="Arial" w:cs="Arial"/>
                <w:b/>
                <w:lang w:val="en-US"/>
              </w:rPr>
            </w:pPr>
          </w:p>
          <w:p w:rsidR="0017035C" w:rsidRPr="00401303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  <w:r w:rsidRPr="00401303">
              <w:rPr>
                <w:rFonts w:ascii="Arial" w:hAnsi="Arial" w:cs="Arial"/>
                <w:b/>
                <w:lang w:val="en-US"/>
              </w:rPr>
              <w:t>Weather</w:t>
            </w:r>
            <w:r w:rsidR="00401303" w:rsidRPr="00401303">
              <w:rPr>
                <w:rFonts w:ascii="Arial" w:hAnsi="Arial" w:cs="Arial"/>
                <w:b/>
                <w:lang w:val="en-US"/>
              </w:rPr>
              <w:t xml:space="preserve"> </w:t>
            </w:r>
            <w:r w:rsidR="00401303">
              <w:rPr>
                <w:rFonts w:ascii="Arial" w:hAnsi="Arial" w:cs="Arial"/>
                <w:lang w:val="en-US"/>
              </w:rPr>
              <w:t>(stormy, wind</w:t>
            </w:r>
            <w:r w:rsidR="00401303" w:rsidRPr="00401303">
              <w:rPr>
                <w:rFonts w:ascii="Arial" w:hAnsi="Arial" w:cs="Arial"/>
                <w:lang w:val="en-US"/>
              </w:rPr>
              <w:t>y,</w:t>
            </w:r>
            <w:r w:rsidR="00401303">
              <w:rPr>
                <w:rFonts w:ascii="Arial" w:hAnsi="Arial" w:cs="Arial"/>
                <w:lang w:val="en-US"/>
              </w:rPr>
              <w:t xml:space="preserve"> rainy,</w:t>
            </w:r>
            <w:r w:rsidR="00401303" w:rsidRPr="00401303">
              <w:rPr>
                <w:rFonts w:ascii="Arial" w:hAnsi="Arial" w:cs="Arial"/>
                <w:lang w:val="en-US"/>
              </w:rPr>
              <w:t xml:space="preserve"> foggy, cloundly, </w:t>
            </w:r>
            <w:r w:rsidR="00401303">
              <w:rPr>
                <w:rFonts w:ascii="Arial" w:hAnsi="Arial" w:cs="Arial"/>
                <w:lang w:val="en-US"/>
              </w:rPr>
              <w:t>partly cloudy, sunny, how ist the wheater today?)</w:t>
            </w:r>
          </w:p>
          <w:p w:rsidR="0017035C" w:rsidRPr="00401303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  <w:p w:rsidR="0017035C" w:rsidRPr="00401303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</w:tc>
        <w:tc>
          <w:tcPr>
            <w:tcW w:w="6663" w:type="dxa"/>
          </w:tcPr>
          <w:p w:rsidR="0017035C" w:rsidRPr="0017035C" w:rsidRDefault="0017035C" w:rsidP="007466A2">
            <w:pPr>
              <w:spacing w:before="60"/>
              <w:rPr>
                <w:rFonts w:ascii="Arial" w:hAnsi="Arial" w:cs="Arial"/>
                <w:lang w:val="en-US"/>
              </w:rPr>
            </w:pPr>
          </w:p>
        </w:tc>
      </w:tr>
      <w:tr w:rsidR="00EB347A" w:rsidRPr="00EB347A" w:rsidTr="00042DD4">
        <w:trPr>
          <w:trHeight w:val="1025"/>
        </w:trPr>
        <w:tc>
          <w:tcPr>
            <w:tcW w:w="675" w:type="dxa"/>
            <w:gridSpan w:val="2"/>
            <w:vMerge/>
          </w:tcPr>
          <w:p w:rsidR="00EB347A" w:rsidRPr="004E247E" w:rsidRDefault="00EB347A" w:rsidP="007466A2">
            <w:pPr>
              <w:pStyle w:val="Listenabsatz"/>
              <w:numPr>
                <w:ilvl w:val="0"/>
                <w:numId w:val="3"/>
              </w:numPr>
              <w:spacing w:before="60"/>
              <w:contextualSpacing w:val="0"/>
              <w:rPr>
                <w:rFonts w:ascii="Arial" w:hAnsi="Arial" w:cs="Arial"/>
                <w:lang w:val="en-US"/>
              </w:rPr>
            </w:pPr>
          </w:p>
        </w:tc>
        <w:tc>
          <w:tcPr>
            <w:tcW w:w="15055" w:type="dxa"/>
            <w:gridSpan w:val="3"/>
          </w:tcPr>
          <w:p w:rsidR="00EB347A" w:rsidRPr="004E247E" w:rsidRDefault="00EB347A" w:rsidP="007466A2">
            <w:pPr>
              <w:spacing w:before="60"/>
              <w:rPr>
                <w:rFonts w:ascii="Arial" w:hAnsi="Arial" w:cs="Arial"/>
                <w:sz w:val="28"/>
              </w:rPr>
            </w:pPr>
            <w:r w:rsidRPr="004E247E">
              <w:rPr>
                <w:rFonts w:ascii="Arial" w:hAnsi="Arial" w:cs="Arial"/>
                <w:sz w:val="28"/>
              </w:rPr>
              <w:t xml:space="preserve">Lieder: Lehrertauschlaufwerk </w:t>
            </w:r>
            <w:r w:rsidRPr="00EB347A">
              <w:rPr>
                <w:rFonts w:ascii="Arial" w:hAnsi="Arial" w:cs="Arial"/>
                <w:sz w:val="28"/>
                <w:lang w:val="en-US"/>
              </w:rPr>
              <w:sym w:font="Wingdings" w:char="F0E0"/>
            </w:r>
            <w:r w:rsidRPr="004E247E">
              <w:rPr>
                <w:rFonts w:ascii="Arial" w:hAnsi="Arial" w:cs="Arial"/>
                <w:sz w:val="28"/>
              </w:rPr>
              <w:t xml:space="preserve"> Krüger </w:t>
            </w:r>
            <w:r w:rsidRPr="00EB347A">
              <w:rPr>
                <w:rFonts w:ascii="Arial" w:hAnsi="Arial" w:cs="Arial"/>
                <w:sz w:val="28"/>
                <w:lang w:val="en-US"/>
              </w:rPr>
              <w:sym w:font="Wingdings" w:char="F0E0"/>
            </w:r>
            <w:r w:rsidRPr="004E247E">
              <w:rPr>
                <w:rFonts w:ascii="Arial" w:hAnsi="Arial" w:cs="Arial"/>
                <w:sz w:val="28"/>
              </w:rPr>
              <w:t xml:space="preserve"> Englisch </w:t>
            </w:r>
            <w:r w:rsidRPr="00EB347A">
              <w:rPr>
                <w:rFonts w:ascii="Arial" w:hAnsi="Arial" w:cs="Arial"/>
                <w:sz w:val="28"/>
                <w:lang w:val="en-US"/>
              </w:rPr>
              <w:sym w:font="Wingdings" w:char="F0E0"/>
            </w:r>
            <w:r w:rsidRPr="004E247E">
              <w:rPr>
                <w:rFonts w:ascii="Arial" w:hAnsi="Arial" w:cs="Arial"/>
                <w:sz w:val="28"/>
              </w:rPr>
              <w:t xml:space="preserve"> Lieder</w:t>
            </w:r>
          </w:p>
          <w:p w:rsidR="00EB347A" w:rsidRPr="00EB347A" w:rsidRDefault="00EB347A" w:rsidP="007466A2">
            <w:pPr>
              <w:spacing w:before="60"/>
              <w:rPr>
                <w:rFonts w:ascii="Arial" w:hAnsi="Arial" w:cs="Arial"/>
                <w:b/>
              </w:rPr>
            </w:pPr>
            <w:r w:rsidRPr="00EB347A">
              <w:rPr>
                <w:rFonts w:ascii="Arial" w:hAnsi="Arial" w:cs="Arial"/>
                <w:b/>
                <w:sz w:val="28"/>
              </w:rPr>
              <w:t xml:space="preserve">Schrift kann/sollte von Anfang mit genutzt werden, Abschreiben einfacher Wörter ab Klasse 2 </w:t>
            </w:r>
          </w:p>
        </w:tc>
      </w:tr>
      <w:tr w:rsidR="0017035C" w:rsidRPr="00EB347A" w:rsidTr="00EB347A">
        <w:trPr>
          <w:gridAfter w:val="3"/>
          <w:wAfter w:w="15055" w:type="dxa"/>
          <w:trHeight w:val="313"/>
        </w:trPr>
        <w:tc>
          <w:tcPr>
            <w:tcW w:w="675" w:type="dxa"/>
            <w:gridSpan w:val="2"/>
            <w:vMerge/>
          </w:tcPr>
          <w:p w:rsidR="0017035C" w:rsidRPr="00EB347A" w:rsidRDefault="0017035C" w:rsidP="007466A2">
            <w:pPr>
              <w:pStyle w:val="Listenabsatz"/>
              <w:numPr>
                <w:ilvl w:val="0"/>
                <w:numId w:val="3"/>
              </w:numPr>
              <w:spacing w:before="60"/>
              <w:contextualSpacing w:val="0"/>
              <w:rPr>
                <w:rFonts w:ascii="Arial" w:hAnsi="Arial" w:cs="Arial"/>
              </w:rPr>
            </w:pPr>
          </w:p>
        </w:tc>
      </w:tr>
    </w:tbl>
    <w:p w:rsidR="009309FE" w:rsidRPr="00EB347A" w:rsidRDefault="007466A2" w:rsidP="00AF541E">
      <w:pPr>
        <w:spacing w:before="60" w:after="0" w:line="240" w:lineRule="auto"/>
        <w:rPr>
          <w:rFonts w:ascii="Arial" w:hAnsi="Arial" w:cs="Arial"/>
        </w:rPr>
      </w:pPr>
      <w:r w:rsidRPr="00EB347A">
        <w:rPr>
          <w:rFonts w:ascii="Arial" w:hAnsi="Arial" w:cs="Arial"/>
        </w:rPr>
        <w:br w:type="textWrapping" w:clear="all"/>
      </w:r>
    </w:p>
    <w:p w:rsidR="009309FE" w:rsidRPr="00EB347A" w:rsidRDefault="009309FE">
      <w:pPr>
        <w:rPr>
          <w:rFonts w:ascii="Arial" w:hAnsi="Arial" w:cs="Arial"/>
        </w:rPr>
      </w:pPr>
      <w:r w:rsidRPr="00EB347A">
        <w:rPr>
          <w:rFonts w:ascii="Arial" w:hAnsi="Arial" w:cs="Arial"/>
        </w:rPr>
        <w:br w:type="page"/>
      </w:r>
    </w:p>
    <w:p w:rsidR="009309FE" w:rsidRPr="009309FE" w:rsidRDefault="009309FE" w:rsidP="009309FE">
      <w:pPr>
        <w:spacing w:after="0"/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noProof/>
          <w:sz w:val="44"/>
          <w:szCs w:val="5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5813425</wp:posOffset>
                </wp:positionH>
                <wp:positionV relativeFrom="paragraph">
                  <wp:posOffset>-213995</wp:posOffset>
                </wp:positionV>
                <wp:extent cx="3672840" cy="1561465"/>
                <wp:effectExtent l="12700" t="5080" r="10160" b="5080"/>
                <wp:wrapNone/>
                <wp:docPr id="31" name="Gruppieren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2840" cy="1561465"/>
                          <a:chOff x="10573" y="514"/>
                          <a:chExt cx="5784" cy="2459"/>
                        </a:xfrm>
                      </wpg:grpSpPr>
                      <wpg:grpSp>
                        <wpg:cNvPr id="32" name="Group 13"/>
                        <wpg:cNvGrpSpPr>
                          <a:grpSpLocks/>
                        </wpg:cNvGrpSpPr>
                        <wpg:grpSpPr bwMode="auto">
                          <a:xfrm>
                            <a:off x="10588" y="514"/>
                            <a:ext cx="5769" cy="1134"/>
                            <a:chOff x="10603" y="889"/>
                            <a:chExt cx="5769" cy="1134"/>
                          </a:xfrm>
                        </wpg:grpSpPr>
                        <wps:wsp>
                          <wps:cNvPr id="33" name="Rectangle 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0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Rectangle 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10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Rectangle 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369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70C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Rectangle 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38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99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18"/>
                        <wpg:cNvGrpSpPr>
                          <a:grpSpLocks/>
                        </wpg:cNvGrpSpPr>
                        <wpg:grpSpPr bwMode="auto">
                          <a:xfrm>
                            <a:off x="10573" y="1839"/>
                            <a:ext cx="2679" cy="1134"/>
                            <a:chOff x="10588" y="2784"/>
                            <a:chExt cx="2679" cy="1134"/>
                          </a:xfrm>
                        </wpg:grpSpPr>
                        <wps:wsp>
                          <wps:cNvPr id="38" name="Rectangle 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588" y="2784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70C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Rectangle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133" y="2784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99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156626" id="Gruppieren 31" o:spid="_x0000_s1026" style="position:absolute;margin-left:457.75pt;margin-top:-16.85pt;width:289.2pt;height:122.95pt;z-index:251672576" coordorigin="10573,514" coordsize="5784,2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">
                <v:group id="Group 13" o:spid="_x0000_s1027" style="position:absolute;left:10588;top:514;width:5769;height:1134" coordorigin="10603,889" coordsize="5769,11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rect id="Rectangle 14" o:spid="_x0000_s1028" style="position:absolute;left:1060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IZbMQA&#10;AADbAAAADwAAAGRycy9kb3ducmV2LnhtbESPQWvCQBSE74X+h+UVetNNG2o1ukoVCgXpQasHb4/s&#10;Mwlm34bdV5P++65Q6HGYmW+YxWpwrbpSiI1nA0/jDBRx6W3DlYHD1/toCioKssXWMxn4oQir5f3d&#10;Agvre97RdS+VShCOBRqoRbpC61jW5DCOfUecvLMPDiXJUGkbsE9w1+rnLJtohw2nhRo72tRUXvbf&#10;zkDv16f8ZYbbzatICMPxc30oZ8Y8Pgxvc1BCg/yH/9of1kCew+1L+gF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yGWzEAAAA2wAAAA8AAAAAAAAAAAAAAAAAmAIAAGRycy9k&#10;b3ducmV2LnhtbFBLBQYAAAAABAAEAPUAAACJAwAAAAA=&#10;" fillcolor="red"/>
                  <v:rect id="Rectangle 15" o:spid="_x0000_s1029" style="position:absolute;left:1210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xmJcUA&#10;AADbAAAADwAAAGRycy9kb3ducmV2LnhtbESPT2vCQBTE74LfYXlCb7qpbSVNs4qoLfUimornR/bl&#10;D2bfhuyq8dt3CwWPw8z8hkkXvWnElTpXW1bwPIlAEOdW11wqOP58jmMQziNrbCyTgjs5WMyHgxQT&#10;bW98oGvmSxEg7BJUUHnfJlK6vCKDbmJb4uAVtjPog+xKqTu8Bbhp5DSKZtJgzWGhwpZWFeXn7GIU&#10;fB3b7Tlb3afxbv+2yeL16b3YnZR6GvXLDxCeev8I/7e/tYKXV/j7En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rGYlxQAAANsAAAAPAAAAAAAAAAAAAAAAAJgCAABkcnMv&#10;ZG93bnJldi54bWxQSwUGAAAAAAQABAD1AAAAigMAAAAA&#10;" fillcolor="yellow"/>
                  <v:rect id="Rectangle 16" o:spid="_x0000_s1030" style="position:absolute;left:1369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s7IsQA&#10;AADbAAAADwAAAGRycy9kb3ducmV2LnhtbESPT4vCMBTE74LfITzBi6yprrpSjbJ/EDwt1V3Q47N5&#10;tsXmpTRZW7+9EYQ9DjPzG2a5bk0prlS7wrKC0TACQZxaXXCm4Pdn8zIH4TyyxtIyKbiRg/Wq21li&#10;rG3DO7rufSYChF2MCnLvq1hKl+Zk0A1tRRy8s60N+iDrTOoamwA3pRxH0UwaLDgs5FjRZ07pZf9n&#10;AuVmBh+HbSK/k13z9XZyyXGyyZTq99r3BQhPrf8PP9tbreB1Co8v4Qf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LOyLEAAAA2wAAAA8AAAAAAAAAAAAAAAAAmAIAAGRycy9k&#10;b3ducmV2LnhtbFBLBQYAAAAABAAEAPUAAACJAwAAAAA=&#10;" fillcolor="#0070c0"/>
                  <v:rect id="Rectangle 17" o:spid="_x0000_s1031" style="position:absolute;left:15238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AaDcIA&#10;AADbAAAADwAAAGRycy9kb3ducmV2LnhtbESPT2sCMRTE70K/Q3gFb5qti7asRilCwXrzz6HHx+Z1&#10;s7h5CUnqrt/eFASPw8z8hlltBtuJK4XYOlbwNi1AENdOt9woOJ++Jh8gYkLW2DkmBTeKsFm/jFZY&#10;adfzga7H1IgM4VihApOSr6SMtSGLceo8cfZ+XbCYsgyN1AH7DLednBXFQlpsOS8Y9LQ1VF+Of1bB&#10;z27QsQk39oe9eTffpTd9OVdq/Dp8LkEkGtIz/GjvtIJyAf9f8g+Q6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oBoNwgAAANsAAAAPAAAAAAAAAAAAAAAAAJgCAABkcnMvZG93&#10;bnJldi54bWxQSwUGAAAAAAQABAD1AAAAhwMAAAAA&#10;" fillcolor="#090"/>
                </v:group>
                <v:group id="Group 18" o:spid="_x0000_s1032" style="position:absolute;left:10573;top:1839;width:2679;height:1134" coordorigin="10588,2784" coordsize="2679,11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rect id="Rectangle 19" o:spid="_x0000_s1033" style="position:absolute;left:10588;top:2784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qUvMUA&#10;AADbAAAADwAAAGRycy9kb3ducmV2LnhtbESPTWvCQBCG74X+h2UKvRTdaEVL6irVIngq8QPqccxO&#10;k9DsbMhuTfz3nYPgcXjnfWae+bJ3tbpQGyrPBkbDBBRx7m3FhYHjYTN4AxUissXaMxm4UoDl4vFh&#10;jqn1He/oso+FEgiHFA2UMTap1iEvyWEY+oZYsh/fOowytoW2LXYCd7UeJ8lUO6xYLpTY0Lqk/Hf/&#10;54RydS+r722mv7Jd9zk7h+w02RTGPD/1H++gIvXxvnxrb62BV3lWXMQD9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ypS8xQAAANsAAAAPAAAAAAAAAAAAAAAAAJgCAABkcnMv&#10;ZG93bnJldi54bWxQSwUGAAAAAAQABAD1AAAAigMAAAAA&#10;" fillcolor="#0070c0"/>
                  <v:rect id="Rectangle 20" o:spid="_x0000_s1034" style="position:absolute;left:12133;top:2784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+Of8IA&#10;AADbAAAADwAAAGRycy9kb3ducmV2LnhtbESPQWsCMRSE74L/ITyhN83WRatbo0ihYHtz20OPj83r&#10;ZunmJSSpu/77Rih4HGbmG2Z3GG0vLhRi51jB46IAQdw43XGr4PPjdb4BEROyxt4xKbhShMN+Otlh&#10;pd3AZ7rUqRUZwrFCBSYlX0kZG0MW48J54ux9u2AxZRlaqQMOGW57uSyKtbTYcV4w6OnFUPNT/1oF&#10;X6dRxzZc2Z/fzZN5K70ZypVSD7Px+Awi0Zju4f/2SSsot3D7kn+A3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P45/wgAAANsAAAAPAAAAAAAAAAAAAAAAAJgCAABkcnMvZG93&#10;bnJldi54bWxQSwUGAAAAAAQABAD1AAAAhwMAAAAA&#10;" fillcolor="#090"/>
                </v:group>
              </v:group>
            </w:pict>
          </mc:Fallback>
        </mc:AlternateContent>
      </w:r>
      <w:r w:rsidRPr="009309FE">
        <w:rPr>
          <w:rFonts w:ascii="ET  DN V0" w:hAnsi="ET  DN V0"/>
          <w:sz w:val="44"/>
          <w:szCs w:val="52"/>
          <w:lang w:val="en-US"/>
        </w:rPr>
        <w:t>Red and yellow blue and green</w:t>
      </w:r>
    </w:p>
    <w:p w:rsidR="009309FE" w:rsidRPr="009309FE" w:rsidRDefault="009309FE" w:rsidP="009309FE">
      <w:pPr>
        <w:spacing w:after="0"/>
        <w:rPr>
          <w:rFonts w:ascii="ET  DN V0" w:hAnsi="ET  DN V0"/>
          <w:sz w:val="44"/>
          <w:szCs w:val="52"/>
          <w:lang w:val="en-US"/>
        </w:rPr>
      </w:pPr>
    </w:p>
    <w:p w:rsidR="009309FE" w:rsidRPr="009309FE" w:rsidRDefault="009309FE" w:rsidP="009309FE">
      <w:pPr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sz w:val="44"/>
          <w:szCs w:val="52"/>
          <w:lang w:val="en-US"/>
        </w:rPr>
        <w:t>blue and green</w:t>
      </w:r>
    </w:p>
    <w:p w:rsidR="009309FE" w:rsidRPr="009309FE" w:rsidRDefault="009309FE" w:rsidP="009309FE">
      <w:pPr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noProof/>
          <w:sz w:val="44"/>
          <w:szCs w:val="52"/>
          <w:lang w:eastAsia="de-DE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5813425</wp:posOffset>
                </wp:positionH>
                <wp:positionV relativeFrom="paragraph">
                  <wp:posOffset>302260</wp:posOffset>
                </wp:positionV>
                <wp:extent cx="3672840" cy="1561465"/>
                <wp:effectExtent l="12700" t="6985" r="10160" b="12700"/>
                <wp:wrapNone/>
                <wp:docPr id="21" name="Gruppieren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2840" cy="1561465"/>
                          <a:chOff x="10573" y="514"/>
                          <a:chExt cx="5784" cy="2459"/>
                        </a:xfrm>
                      </wpg:grpSpPr>
                      <wpg:grpSp>
                        <wpg:cNvPr id="22" name="Group 22"/>
                        <wpg:cNvGrpSpPr>
                          <a:grpSpLocks/>
                        </wpg:cNvGrpSpPr>
                        <wpg:grpSpPr bwMode="auto">
                          <a:xfrm>
                            <a:off x="10588" y="514"/>
                            <a:ext cx="5769" cy="1134"/>
                            <a:chOff x="10603" y="889"/>
                            <a:chExt cx="5769" cy="1134"/>
                          </a:xfrm>
                        </wpg:grpSpPr>
                        <wps:wsp>
                          <wps:cNvPr id="23" name="Rectangle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0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Rectangle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10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Rectangle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369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70C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Rectangle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38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99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27"/>
                        <wpg:cNvGrpSpPr>
                          <a:grpSpLocks/>
                        </wpg:cNvGrpSpPr>
                        <wpg:grpSpPr bwMode="auto">
                          <a:xfrm>
                            <a:off x="10573" y="1839"/>
                            <a:ext cx="2679" cy="1134"/>
                            <a:chOff x="10588" y="2784"/>
                            <a:chExt cx="2679" cy="1134"/>
                          </a:xfrm>
                        </wpg:grpSpPr>
                        <wps:wsp>
                          <wps:cNvPr id="28" name="Rectangle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588" y="2784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70C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Rectangle 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133" y="2784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99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89853D" id="Gruppieren 21" o:spid="_x0000_s1026" style="position:absolute;margin-left:457.75pt;margin-top:23.8pt;width:289.2pt;height:122.95pt;z-index:251673600" coordorigin="10573,514" coordsize="5784,2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">
                <v:group id="Group 22" o:spid="_x0000_s1027" style="position:absolute;left:10588;top:514;width:5769;height:1134" coordorigin="10603,889" coordsize="5769,11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rect id="Rectangle 23" o:spid="_x0000_s1028" style="position:absolute;left:1060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uPscQA&#10;AADbAAAADwAAAGRycy9kb3ducmV2LnhtbESPQWvCQBSE74X+h+UVetNNldoaXUWFgiA91OrB2yP7&#10;TEKzb8Pu08R/3xUKPQ4z8w0zX/auUVcKsfZs4GWYgSIuvK25NHD4/hi8g4qCbLHxTAZuFGG5eHyY&#10;Y259x1903UupEoRjjgYqkTbXOhYVOYxD3xIn7+yDQ0kylNoG7BLcNXqUZRPtsOa0UGFLm4qKn/3F&#10;Gej8+jR+neJu8yYSQn/8XB+KqTHPT/1qBkqol//wX3trDYzGcP+SfoBe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rj7HEAAAA2wAAAA8AAAAAAAAAAAAAAAAAmAIAAGRycy9k&#10;b3ducmV2LnhtbFBLBQYAAAAABAAEAPUAAACJAwAAAAA=&#10;" fillcolor="red"/>
                  <v:rect id="Rectangle 24" o:spid="_x0000_s1029" style="position:absolute;left:1210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Xw+MQA&#10;AADbAAAADwAAAGRycy9kb3ducmV2LnhtbESPQWvCQBSE74L/YXmCN90YtMToKmJbsRepUTw/ss8k&#10;mH0bsluN/94tFHocZuYbZrnuTC3u1LrKsoLJOAJBnFtdcaHgfPocJSCcR9ZYWyYFT3KwXvV7S0y1&#10;ffCR7pkvRICwS1FB6X2TSunykgy6sW2Ig3e1rUEfZFtI3eIjwE0t4yh6kwYrDgslNrQtKb9lP0bB&#10;7tx83bLtM04O37OPLHm/zK+Hi1LDQbdZgPDU+f/wX3uvFcRT+P0Sfo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18PjEAAAA2wAAAA8AAAAAAAAAAAAAAAAAmAIAAGRycy9k&#10;b3ducmV2LnhtbFBLBQYAAAAABAAEAPUAAACJAwAAAAA=&#10;" fillcolor="yellow"/>
                  <v:rect id="Rectangle 25" o:spid="_x0000_s1030" style="position:absolute;left:1369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Kt/8QA&#10;AADbAAAADwAAAGRycy9kb3ducmV2LnhtbESPW2vCQBSE3wv+h+UUfCm6qXgjukpVBJ8kXkAfj9nT&#10;JJg9G7Krif++Wyj0cZiZb5j5sjWleFLtCssKPvsRCOLU6oIzBefTtjcF4TyyxtIyKXiRg+Wi8zbH&#10;WNuGD/Q8+kwECLsYFeTeV7GULs3JoOvbijh437Y26IOsM6lrbALclHIQRWNpsOCwkGNF65zS+/Fh&#10;AuVlPlaXXSL3yaHZTG4uuQ63mVLd9/ZrBsJT6//Df+2dVjAYwe+X8AP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Srf/EAAAA2wAAAA8AAAAAAAAAAAAAAAAAmAIAAGRycy9k&#10;b3ducmV2LnhtbFBLBQYAAAAABAAEAPUAAACJAwAAAAA=&#10;" fillcolor="#0070c0"/>
                  <v:rect id="Rectangle 26" o:spid="_x0000_s1031" style="position:absolute;left:15238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mM0MIA&#10;AADbAAAADwAAAGRycy9kb3ducmV2LnhtbESPT2sCMRTE7wW/Q3iCt262ilpWo4hQsN78c+jxsXlu&#10;lm5eQpK667c3hUKPw8z8hllvB9uJO4XYOlbwVpQgiGunW24UXC8fr+8gYkLW2DkmBQ+KsN2MXtZY&#10;adfzie7n1IgM4VihApOSr6SMtSGLsXCeOHs3FyymLEMjdcA+w20np2W5kBZbzgsGPe0N1d/nH6vg&#10;6zDo2IQH+9PRLM3nzJt+NldqMh52KxCJhvQf/msftILpAn6/5B8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eYzQwgAAANsAAAAPAAAAAAAAAAAAAAAAAJgCAABkcnMvZG93&#10;bnJldi54bWxQSwUGAAAAAAQABAD1AAAAhwMAAAAA&#10;" fillcolor="#090"/>
                </v:group>
                <v:group id="Group 27" o:spid="_x0000_s1032" style="position:absolute;left:10573;top:1839;width:2679;height:1134" coordorigin="10588,2784" coordsize="2679,11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rect id="Rectangle 28" o:spid="_x0000_s1033" style="position:absolute;left:10588;top:2784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MCYcUA&#10;AADbAAAADwAAAGRycy9kb3ducmV2LnhtbESPTWvCQBCG74X+h2UKXopulFIldRU/EDyV+AHtcZod&#10;k2B2NmS3Jv77zqHgcXjnfWae+bJ3tbpRGyrPBsajBBRx7m3FhYHzaTecgQoR2WLtmQzcKcBy8fw0&#10;x9T6jg90O8ZCCYRDigbKGJtU65CX5DCMfEMs2cW3DqOMbaFti53AXa0nSfKuHVYsF0psaFNSfj3+&#10;OqHc3ev6a5/pz+zQbac/Ift+2xXGDF761QeoSH18LP+399bARJ4VF/EAv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EwJhxQAAANsAAAAPAAAAAAAAAAAAAAAAAJgCAABkcnMv&#10;ZG93bnJldi54bWxQSwUGAAAAAAQABAD1AAAAigMAAAAA&#10;" fillcolor="#0070c0"/>
                  <v:rect id="Rectangle 29" o:spid="_x0000_s1034" style="position:absolute;left:12133;top:2784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Un4r8A&#10;AADbAAAADwAAAGRycy9kb3ducmV2LnhtbERPu2rDMBTdC/kHcQPZGjk1TYprOYRCIe2Wx5DxYt1a&#10;ptaVkNTY+ftoKGQ8nHe9newgrhRi71jBalmAIG6d7rlTcD59Pr+BiAlZ4+CYFNwowraZPdVYaTfy&#10;ga7H1IkcwrFCBSYlX0kZW0MW49J54sz9uGAxZRg6qQOOOdwO8qUo1tJiz7nBoKcPQ+3v8c8quOwn&#10;HbtwY3/4NhvzVXozlq9KLebT7h1Eoik9xP/uvVZQ5vX5S/4Bsr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kBSfivwAAANsAAAAPAAAAAAAAAAAAAAAAAJgCAABkcnMvZG93bnJl&#10;di54bWxQSwUGAAAAAAQABAD1AAAAhAMAAAAA&#10;" fillcolor="#090"/>
                </v:group>
              </v:group>
            </w:pict>
          </mc:Fallback>
        </mc:AlternateContent>
      </w:r>
    </w:p>
    <w:p w:rsidR="009309FE" w:rsidRPr="009309FE" w:rsidRDefault="009309FE" w:rsidP="009309FE">
      <w:pPr>
        <w:spacing w:after="0"/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sz w:val="44"/>
          <w:szCs w:val="52"/>
          <w:lang w:val="en-US"/>
        </w:rPr>
        <w:t>Red and yellow blue and green</w:t>
      </w:r>
    </w:p>
    <w:p w:rsidR="009309FE" w:rsidRPr="009309FE" w:rsidRDefault="009309FE" w:rsidP="009309FE">
      <w:pPr>
        <w:spacing w:after="0"/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sz w:val="44"/>
          <w:szCs w:val="52"/>
          <w:lang w:val="en-US"/>
        </w:rPr>
        <w:t xml:space="preserve"> </w:t>
      </w:r>
    </w:p>
    <w:p w:rsidR="009309FE" w:rsidRPr="009309FE" w:rsidRDefault="009309FE" w:rsidP="009309FE">
      <w:pPr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sz w:val="44"/>
          <w:szCs w:val="52"/>
          <w:lang w:val="en-US"/>
        </w:rPr>
        <w:t>blue and green</w:t>
      </w:r>
    </w:p>
    <w:p w:rsidR="009309FE" w:rsidRPr="009309FE" w:rsidRDefault="009309FE" w:rsidP="009309FE">
      <w:pPr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noProof/>
          <w:sz w:val="44"/>
          <w:szCs w:val="52"/>
          <w:lang w:eastAsia="de-DE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5813425</wp:posOffset>
                </wp:positionH>
                <wp:positionV relativeFrom="paragraph">
                  <wp:posOffset>303530</wp:posOffset>
                </wp:positionV>
                <wp:extent cx="1682115" cy="1561465"/>
                <wp:effectExtent l="12700" t="8255" r="10160" b="11430"/>
                <wp:wrapNone/>
                <wp:docPr id="16" name="Gruppieren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82115" cy="1561465"/>
                          <a:chOff x="10573" y="6319"/>
                          <a:chExt cx="2649" cy="2459"/>
                        </a:xfrm>
                      </wpg:grpSpPr>
                      <wps:wsp>
                        <wps:cNvPr id="1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10573" y="6319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9933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12088" y="6319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10588" y="7644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E36C0A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12088" y="7644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A5A5A5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E9B97C" id="Gruppieren 16" o:spid="_x0000_s1026" style="position:absolute;margin-left:457.75pt;margin-top:23.9pt;width:132.45pt;height:122.95pt;z-index:251674624" coordorigin="10573,6319" coordsize="2649,2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">
                <v:rect id="Rectangle 31" o:spid="_x0000_s1027" style="position:absolute;left:10573;top:631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pELsEA&#10;AADbAAAADwAAAGRycy9kb3ducmV2LnhtbERPTWsCMRC9F/ofwgjealYPtqxGEbGobS+7evE2JONm&#10;cTNZNlG3/74pCN7m8T5nvuxdI27UhdqzgvEoA0Gsvam5UnA8fL59gAgR2WDjmRT8UoDl4vVljrnx&#10;dy7oVsZKpBAOOSqwMba5lEFbchhGviVO3Nl3DmOCXSVNh/cU7ho5ybKpdFhzarDY0tqSvpRXp+B7&#10;Xxk9rcc/p7jRX76w22Ky2So1HPSrGYhIfXyKH+6dSfPf4f+XdIB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aRC7BAAAA2wAAAA8AAAAAAAAAAAAAAAAAmAIAAGRycy9kb3du&#10;cmV2LnhtbFBLBQYAAAAABAAEAPUAAACGAwAAAAA=&#10;" fillcolor="#930"/>
                <v:rect id="Rectangle 32" o:spid="_x0000_s1028" style="position:absolute;left:12088;top:631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kuvcEA&#10;AADbAAAADwAAAGRycy9kb3ducmV2LnhtbESPwarCQAxF9w/8hyGCG9GpLh5SHUUFQdzIq35A6MS2&#10;2MmUzmirX28Wwtsl3Jt7T1ab3tXqSW2oPBuYTRNQxLm3FRcGrpfDZAEqRGSLtWcy8KIAm/XgZ4Wp&#10;9R3/0TOLhZIQDikaKGNsUq1DXpLDMPUNsWg33zqMsraFti12Eu5qPU+SX+2wYmkosaF9Sfk9ezgD&#10;u66rbud3xuNTsetPczxcMNbGjIb9dgkqUh//zd/roxV8gZVfZAC9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l5Lr3BAAAA2wAAAA8AAAAAAAAAAAAAAAAAmAIAAGRycy9kb3du&#10;cmV2LnhtbFBLBQYAAAAABAAEAPUAAACGAwAAAAA=&#10;" fillcolor="black"/>
                <v:rect id="Rectangle 33" o:spid="_x0000_s1029" style="position:absolute;left:10588;top:7644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fDz8MA&#10;AADbAAAADwAAAGRycy9kb3ducmV2LnhtbERPTWsCMRC9F/wPYQRvNauUalejiFIUWwq1FvE2bsbd&#10;xc1kSaKu/74pCN7m8T5nPG1MJS7kfGlZQa+bgCDOrC45V7D9eX8egvABWWNlmRTcyMN00noaY6rt&#10;lb/psgm5iCHsU1RQhFCnUvqsIIO+a2viyB2tMxgidLnUDq8x3FSynySv0mDJsaHAmuYFZafN2SjY&#10;u4Hf6v2LOQa5WP/uvnaHz4+lUp12MxuBCNSEh/juXuk4/w3+f4kHyM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fDz8MAAADbAAAADwAAAAAAAAAAAAAAAACYAgAAZHJzL2Rv&#10;d25yZXYueG1sUEsFBgAAAAAEAAQA9QAAAIgDAAAAAA==&#10;" fillcolor="#e36c0a"/>
                <v:rect id="Rectangle 34" o:spid="_x0000_s1030" style="position:absolute;left:12088;top:7644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VB0L0A&#10;AADbAAAADwAAAGRycy9kb3ducmV2LnhtbERPy6rCMBDdX/AfwgjurqmCItUoIoiKbnyBy6EZm2oz&#10;KU3U+vdmIbg8nPdk1thSPKn2hWMFvW4CgjhzuuBcwem4/B+B8AFZY+mYFLzJw2za+ptgqt2L9/Q8&#10;hFzEEPYpKjAhVKmUPjNk0XddRRy5q6sthgjrXOoaXzHclrKfJENpseDYYLCihaHsfnhYBcddsrsF&#10;eboN7MZeVm675/xslOq0m/kYRKAm/MRf91or6Mf18Uv8AXL6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nVB0L0AAADbAAAADwAAAAAAAAAAAAAAAACYAgAAZHJzL2Rvd25yZXYu&#10;eG1sUEsFBgAAAAAEAAQA9QAAAIIDAAAAAA==&#10;" fillcolor="#a5a5a5"/>
              </v:group>
            </w:pict>
          </mc:Fallback>
        </mc:AlternateContent>
      </w:r>
    </w:p>
    <w:p w:rsidR="009309FE" w:rsidRPr="009309FE" w:rsidRDefault="009309FE" w:rsidP="009309FE">
      <w:pPr>
        <w:spacing w:after="0"/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sz w:val="44"/>
          <w:szCs w:val="52"/>
          <w:lang w:val="en-US"/>
        </w:rPr>
        <w:t xml:space="preserve">And brown and black and </w:t>
      </w:r>
    </w:p>
    <w:p w:rsidR="009309FE" w:rsidRPr="009309FE" w:rsidRDefault="009309FE" w:rsidP="009309FE">
      <w:pPr>
        <w:spacing w:after="0"/>
        <w:rPr>
          <w:rFonts w:ascii="ET  DN V0" w:hAnsi="ET  DN V0"/>
          <w:sz w:val="44"/>
          <w:szCs w:val="52"/>
          <w:lang w:val="en-US"/>
        </w:rPr>
      </w:pPr>
    </w:p>
    <w:p w:rsidR="009309FE" w:rsidRPr="009309FE" w:rsidRDefault="009309FE" w:rsidP="009309FE">
      <w:pPr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sz w:val="44"/>
          <w:szCs w:val="52"/>
          <w:lang w:val="en-US"/>
        </w:rPr>
        <w:t>orange and grey</w:t>
      </w:r>
    </w:p>
    <w:p w:rsidR="009309FE" w:rsidRPr="009309FE" w:rsidRDefault="009309FE" w:rsidP="009309FE">
      <w:pPr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noProof/>
          <w:sz w:val="44"/>
          <w:szCs w:val="52"/>
          <w:lang w:eastAsia="de-DE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3C8A9F5" wp14:editId="642CD0C0">
                <wp:simplePos x="0" y="0"/>
                <wp:positionH relativeFrom="column">
                  <wp:posOffset>5829300</wp:posOffset>
                </wp:positionH>
                <wp:positionV relativeFrom="paragraph">
                  <wp:posOffset>271780</wp:posOffset>
                </wp:positionV>
                <wp:extent cx="3672840" cy="1561465"/>
                <wp:effectExtent l="12700" t="5080" r="10160" b="5080"/>
                <wp:wrapNone/>
                <wp:docPr id="40" name="Gruppieren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2840" cy="1561465"/>
                          <a:chOff x="10573" y="514"/>
                          <a:chExt cx="5784" cy="2459"/>
                        </a:xfrm>
                      </wpg:grpSpPr>
                      <wpg:grpSp>
                        <wpg:cNvPr id="41" name="Group 13"/>
                        <wpg:cNvGrpSpPr>
                          <a:grpSpLocks/>
                        </wpg:cNvGrpSpPr>
                        <wpg:grpSpPr bwMode="auto">
                          <a:xfrm>
                            <a:off x="10588" y="514"/>
                            <a:ext cx="5769" cy="1134"/>
                            <a:chOff x="10603" y="889"/>
                            <a:chExt cx="5769" cy="1134"/>
                          </a:xfrm>
                        </wpg:grpSpPr>
                        <wps:wsp>
                          <wps:cNvPr id="42" name="Rectangle 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0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Rectangle 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10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Rectangle 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3693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70C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Rectangle 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38" y="889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99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18"/>
                        <wpg:cNvGrpSpPr>
                          <a:grpSpLocks/>
                        </wpg:cNvGrpSpPr>
                        <wpg:grpSpPr bwMode="auto">
                          <a:xfrm>
                            <a:off x="10573" y="1839"/>
                            <a:ext cx="2679" cy="1134"/>
                            <a:chOff x="10588" y="2784"/>
                            <a:chExt cx="2679" cy="1134"/>
                          </a:xfrm>
                        </wpg:grpSpPr>
                        <wps:wsp>
                          <wps:cNvPr id="47" name="Rectangle 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588" y="2784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70C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Rectangle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133" y="2784"/>
                              <a:ext cx="1134" cy="1134"/>
                            </a:xfrm>
                            <a:prstGeom prst="rect">
                              <a:avLst/>
                            </a:prstGeom>
                            <a:solidFill>
                              <a:srgbClr val="0099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07F0EE" id="Gruppieren 40" o:spid="_x0000_s1026" style="position:absolute;margin-left:459pt;margin-top:21.4pt;width:289.2pt;height:122.95pt;z-index:251676672" coordorigin="10573,514" coordsize="5784,2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">
                <v:group id="Group 13" o:spid="_x0000_s1027" style="position:absolute;left:10588;top:514;width:5769;height:1134" coordorigin="10603,889" coordsize="5769,11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rect id="Rectangle 14" o:spid="_x0000_s1028" style="position:absolute;left:1060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jPisUA&#10;AADbAAAADwAAAGRycy9kb3ducmV2LnhtbESPT2vCQBTE74V+h+UVvNWNf2prdBUVhELpoWoPvT2y&#10;zySYfRt2nyb99t1CocdhZn7DLNe9a9SNQqw9GxgNM1DEhbc1lwZOx/3jC6goyBYbz2TgmyKsV/d3&#10;S8yt7/iDbgcpVYJwzNFAJdLmWseiIodx6Fvi5J19cChJhlLbgF2Cu0aPs2ymHdacFipsaVdRcTlc&#10;nYHOb78mT3N82z2LhNB/vm9PxdyYwUO/WYAS6uU//Nd+tQamY/j9kn6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uM+KxQAAANsAAAAPAAAAAAAAAAAAAAAAAJgCAABkcnMv&#10;ZG93bnJldi54bWxQSwUGAAAAAAQABAD1AAAAigMAAAAA&#10;" fillcolor="red"/>
                  <v:rect id="Rectangle 15" o:spid="_x0000_s1029" style="position:absolute;left:1210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ONLMUA&#10;AADbAAAADwAAAGRycy9kb3ducmV2LnhtbESPT2vCQBTE74LfYXlCb7qpbSVNs4qoLfUimornR/bl&#10;D2bfhuyq8dt3CwWPw8z8hkkXvWnElTpXW1bwPIlAEOdW11wqOP58jmMQziNrbCyTgjs5WMyHgxQT&#10;bW98oGvmSxEg7BJUUHnfJlK6vCKDbmJb4uAVtjPog+xKqTu8Bbhp5DSKZtJgzWGhwpZWFeXn7GIU&#10;fB3b7Tlb3afxbv+2yeL16b3YnZR6GvXLDxCeev8I/7e/tYLXF/j7En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Q40sxQAAANsAAAAPAAAAAAAAAAAAAAAAAJgCAABkcnMv&#10;ZG93bnJldi54bWxQSwUGAAAAAAQABAD1AAAAigMAAAAA&#10;" fillcolor="yellow"/>
                  <v:rect id="Rectangle 16" o:spid="_x0000_s1030" style="position:absolute;left:13693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HtxMUA&#10;AADbAAAADwAAAGRycy9kb3ducmV2LnhtbESPT2vCQBTE7wW/w/KEXopuWkKVmI3YFsFTiX9Aj8/s&#10;Mwlm34bs1sRv3y0UPA4z8xsmXQ6mETfqXG1Zwes0AkFcWF1zqeCwX0/mIJxH1thYJgV3crDMRk8p&#10;Jtr2vKXbzpciQNglqKDyvk2kdEVFBt3UtsTBu9jOoA+yK6XusA9w08i3KHqXBmsOCxW29FlRcd39&#10;mEC5m5eP4yaX3/m2/5qdXX6K16VSz+NhtQDhafCP8H97oxXEMfx9CT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ge3ExQAAANsAAAAPAAAAAAAAAAAAAAAAAJgCAABkcnMv&#10;ZG93bnJldi54bWxQSwUGAAAAAAQABAD1AAAAigMAAAAA&#10;" fillcolor="#0070c0"/>
                  <v:rect id="Rectangle 17" o:spid="_x0000_s1031" style="position:absolute;left:15238;top:889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T3B8IA&#10;AADbAAAADwAAAGRycy9kb3ducmV2LnhtbESPzWsCMRTE74X+D+EJvdWstX6wGqUIgu3Nj4PHx+a5&#10;Wdy8hCR11/++EYQeh5n5DbNc97YVNwqxcaxgNCxAEFdON1wrOB2373MQMSFrbB2TgjtFWK9eX5ZY&#10;atfxnm6HVIsM4ViiApOSL6WMlSGLceg8cfYuLlhMWYZa6oBdhttWfhTFVFpsOC8Y9LQxVF0Pv1bB&#10;edfrWIc7+/2PmZnvsTfdeKLU26D/WoBI1Kf/8LO90wo+J/D4kn+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dPcHwgAAANsAAAAPAAAAAAAAAAAAAAAAAJgCAABkcnMvZG93&#10;bnJldi54bWxQSwUGAAAAAAQABAD1AAAAhwMAAAAA&#10;" fillcolor="#090"/>
                </v:group>
                <v:group id="Group 18" o:spid="_x0000_s1032" style="position:absolute;left:10573;top:1839;width:2679;height:1134" coordorigin="10588,2784" coordsize="2679,11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rect id="Rectangle 19" o:spid="_x0000_s1033" style="position:absolute;left:10588;top:2784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Nzs8QA&#10;AADbAAAADwAAAGRycy9kb3ducmV2LnhtbESPS4vCQBCE7wv+h6EFL8s6UUSXrKP4QPC0xAfosTfT&#10;JsFMT8iMJv77HUHwWFTVV9R03ppS3Kl2hWUFg34Egji1uuBMwfGw+foG4TyyxtIyKXiQg/ms8zHF&#10;WNuGd3Tf+0wECLsYFeTeV7GULs3JoOvbijh4F1sb9EHWmdQ1NgFuSjmMorE0WHBYyLGiVU7pdX8z&#10;gfIwn8vTNpG/ya5ZT/5cch5tMqV63XbxA8JT69/hV3urFYwm8PwSfoC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Tc7PEAAAA2wAAAA8AAAAAAAAAAAAAAAAAmAIAAGRycy9k&#10;b3ducmV2LnhtbFBLBQYAAAAABAAEAPUAAACJAwAAAAA=&#10;" fillcolor="#0070c0"/>
                  <v:rect id="Rectangle 20" o:spid="_x0000_s1034" style="position:absolute;left:12133;top:2784;width:1134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VYmb8A&#10;AADbAAAADwAAAGRycy9kb3ducmV2LnhtbERPTWvCMBi+C/6H8A5203RzH1JNiwiC2826w44vzWtT&#10;bN6EJLP13y+HwY4Pz/e2nuwgbhRi71jB07IAQdw63XOn4Ot8WKxBxISscXBMCu4Uoa7msy2W2o18&#10;oluTOpFDOJaowKTkSylja8hiXDpPnLmLCxZThqGTOuCYw+0gn4viTVrsOTcY9LQ31F6bH6vg+zjp&#10;2IU7+9OneTcfK2/G1atSjw/TbgMi0ZT+xX/uo1bwksfmL/kHyOo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dViZvwAAANsAAAAPAAAAAAAAAAAAAAAAAJgCAABkcnMvZG93bnJl&#10;di54bWxQSwUGAAAAAAQABAD1AAAAhAMAAAAA&#10;" fillcolor="#090"/>
                </v:group>
              </v:group>
            </w:pict>
          </mc:Fallback>
        </mc:AlternateContent>
      </w:r>
    </w:p>
    <w:p w:rsidR="009309FE" w:rsidRPr="009309FE" w:rsidRDefault="009309FE" w:rsidP="009309FE">
      <w:pPr>
        <w:spacing w:after="0"/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sz w:val="44"/>
          <w:szCs w:val="52"/>
          <w:lang w:val="en-US"/>
        </w:rPr>
        <w:t xml:space="preserve">Red and yellow blue and green </w:t>
      </w:r>
    </w:p>
    <w:p w:rsidR="009309FE" w:rsidRPr="009309FE" w:rsidRDefault="009309FE" w:rsidP="009309FE">
      <w:pPr>
        <w:spacing w:after="0"/>
        <w:rPr>
          <w:rFonts w:ascii="ET  DN V0" w:hAnsi="ET  DN V0"/>
          <w:sz w:val="44"/>
          <w:szCs w:val="52"/>
          <w:lang w:val="en-US"/>
        </w:rPr>
      </w:pPr>
    </w:p>
    <w:p w:rsidR="009309FE" w:rsidRPr="009309FE" w:rsidRDefault="009309FE" w:rsidP="009309FE">
      <w:pPr>
        <w:rPr>
          <w:rFonts w:ascii="ET  DN V0" w:hAnsi="ET  DN V0"/>
          <w:sz w:val="44"/>
          <w:szCs w:val="52"/>
          <w:lang w:val="en-US"/>
        </w:rPr>
      </w:pPr>
      <w:r w:rsidRPr="009309FE">
        <w:rPr>
          <w:rFonts w:ascii="ET  DN V0" w:hAnsi="ET  DN V0"/>
          <w:sz w:val="44"/>
          <w:szCs w:val="52"/>
          <w:lang w:val="en-US"/>
        </w:rPr>
        <w:t>blue and green</w:t>
      </w:r>
    </w:p>
    <w:p w:rsidR="009309FE" w:rsidRPr="0017035C" w:rsidRDefault="009309FE">
      <w:pPr>
        <w:rPr>
          <w:rFonts w:ascii="Arial" w:hAnsi="Arial" w:cs="Arial"/>
          <w:lang w:val="en-US"/>
        </w:rPr>
      </w:pPr>
    </w:p>
    <w:p w:rsidR="009309FE" w:rsidRPr="0017035C" w:rsidRDefault="009309FE">
      <w:pPr>
        <w:rPr>
          <w:rFonts w:ascii="Arial" w:hAnsi="Arial" w:cs="Arial"/>
          <w:lang w:val="en-US"/>
        </w:rPr>
      </w:pPr>
      <w:r w:rsidRPr="00E932B8">
        <w:rPr>
          <w:noProof/>
          <w:lang w:eastAsia="de-DE"/>
        </w:rPr>
        <w:lastRenderedPageBreak/>
        <w:drawing>
          <wp:anchor distT="0" distB="0" distL="114300" distR="114300" simplePos="0" relativeHeight="251659264" behindDoc="0" locked="0" layoutInCell="1" allowOverlap="1" wp14:anchorId="17BCFE09" wp14:editId="486A4FE6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9777730" cy="6446129"/>
            <wp:effectExtent l="0" t="0" r="0" b="0"/>
            <wp:wrapNone/>
            <wp:docPr id="29" name="Grafik 29" descr="C:\Users\Vanessa\Nessy\SHS\Schullieder\Liedtexte\if you're happy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Vanessa\Nessy\SHS\Schullieder\Liedtexte\if you're happy...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446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035C">
        <w:rPr>
          <w:rFonts w:ascii="Arial" w:hAnsi="Arial" w:cs="Arial"/>
          <w:lang w:val="en-US"/>
        </w:rPr>
        <w:br w:type="page"/>
      </w: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lang w:val="en-US"/>
        </w:rPr>
        <w:sectPr w:rsidR="009309FE" w:rsidRPr="0017035C" w:rsidSect="00AF541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1134" w:right="567" w:bottom="567" w:left="567" w:header="709" w:footer="709" w:gutter="0"/>
          <w:cols w:space="708"/>
          <w:docGrid w:linePitch="360"/>
        </w:sectPr>
      </w:pPr>
    </w:p>
    <w:p w:rsidR="00B91704" w:rsidRPr="0017035C" w:rsidRDefault="009309FE" w:rsidP="00AF541E">
      <w:pPr>
        <w:spacing w:before="60" w:after="0" w:line="240" w:lineRule="auto"/>
        <w:rPr>
          <w:rFonts w:ascii="Arial" w:hAnsi="Arial" w:cs="Arial"/>
          <w:b/>
          <w:sz w:val="32"/>
          <w:lang w:val="en-US"/>
        </w:rPr>
      </w:pPr>
      <w:r w:rsidRPr="0017035C">
        <w:rPr>
          <w:rFonts w:ascii="Arial" w:hAnsi="Arial" w:cs="Arial"/>
          <w:b/>
          <w:sz w:val="32"/>
          <w:lang w:val="en-US"/>
        </w:rPr>
        <w:t>Lied: Good morning</w:t>
      </w: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b/>
          <w:sz w:val="32"/>
          <w:lang w:val="en-US"/>
        </w:rPr>
      </w:pP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sz w:val="32"/>
          <w:lang w:val="en-US"/>
        </w:rPr>
      </w:pPr>
      <w:r w:rsidRPr="0017035C">
        <w:rPr>
          <w:rFonts w:ascii="Arial" w:hAnsi="Arial" w:cs="Arial"/>
          <w:sz w:val="32"/>
          <w:lang w:val="en-US"/>
        </w:rPr>
        <w:t>Good morning, good morning, good morning to you,</w:t>
      </w: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sz w:val="32"/>
          <w:lang w:val="en-US"/>
        </w:rPr>
      </w:pPr>
      <w:r w:rsidRPr="0017035C">
        <w:rPr>
          <w:rFonts w:ascii="Arial" w:hAnsi="Arial" w:cs="Arial"/>
          <w:sz w:val="32"/>
          <w:lang w:val="en-US"/>
        </w:rPr>
        <w:t>good morning, good morning and how do you do?</w:t>
      </w: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sz w:val="32"/>
          <w:lang w:val="en-US"/>
        </w:rPr>
      </w:pP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b/>
          <w:sz w:val="32"/>
          <w:lang w:val="en-US"/>
        </w:rPr>
      </w:pPr>
      <w:r w:rsidRPr="0017035C">
        <w:rPr>
          <w:rFonts w:ascii="Arial" w:hAnsi="Arial" w:cs="Arial"/>
          <w:b/>
          <w:sz w:val="32"/>
          <w:lang w:val="en-US"/>
        </w:rPr>
        <w:t>Lied: Hello, good morning</w:t>
      </w: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b/>
          <w:sz w:val="32"/>
          <w:lang w:val="en-US"/>
        </w:rPr>
      </w:pP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sz w:val="32"/>
          <w:lang w:val="en-US"/>
        </w:rPr>
      </w:pPr>
      <w:r w:rsidRPr="0017035C">
        <w:rPr>
          <w:rFonts w:ascii="Arial" w:hAnsi="Arial" w:cs="Arial"/>
          <w:sz w:val="32"/>
          <w:lang w:val="en-US"/>
        </w:rPr>
        <w:t>Hello, good morning my dear friends,</w:t>
      </w:r>
    </w:p>
    <w:p w:rsidR="009309FE" w:rsidRPr="0017035C" w:rsidRDefault="009309FE" w:rsidP="00AF541E">
      <w:pPr>
        <w:spacing w:before="60" w:after="0" w:line="240" w:lineRule="auto"/>
        <w:rPr>
          <w:rFonts w:ascii="Arial" w:hAnsi="Arial" w:cs="Arial"/>
          <w:sz w:val="32"/>
          <w:lang w:val="en-US"/>
        </w:rPr>
      </w:pPr>
      <w:r w:rsidRPr="0017035C">
        <w:rPr>
          <w:rFonts w:ascii="Arial" w:hAnsi="Arial" w:cs="Arial"/>
          <w:sz w:val="32"/>
          <w:lang w:val="en-US"/>
        </w:rPr>
        <w:t>hello good morning let´s shake hands.</w:t>
      </w:r>
    </w:p>
    <w:p w:rsidR="009309FE" w:rsidRPr="0017035C" w:rsidRDefault="0099786D">
      <w:pPr>
        <w:rPr>
          <w:rFonts w:ascii="Arial" w:hAnsi="Arial" w:cs="Arial"/>
          <w:sz w:val="32"/>
          <w:lang w:val="en-US"/>
        </w:rPr>
      </w:pPr>
      <w:r w:rsidRPr="0099786D">
        <w:rPr>
          <w:rFonts w:ascii="Arial" w:hAnsi="Arial" w:cs="Arial"/>
          <w:noProof/>
          <w:sz w:val="32"/>
          <w:lang w:eastAsia="de-DE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82435</wp:posOffset>
            </wp:positionH>
            <wp:positionV relativeFrom="paragraph">
              <wp:posOffset>99060</wp:posOffset>
            </wp:positionV>
            <wp:extent cx="4438650" cy="6424535"/>
            <wp:effectExtent l="0" t="0" r="0" b="0"/>
            <wp:wrapNone/>
            <wp:docPr id="64" name="Grafik 64" descr="T:\Lehrer Tauschlaufwerk\LehrerInnenordner\Krüger\Schullieder\Liedtexte\+it's so easy to say hel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Lehrer Tauschlaufwerk\LehrerInnenordner\Krüger\Schullieder\Liedtexte\+it's so easy to say hell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64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09FE" w:rsidRPr="0017035C">
        <w:rPr>
          <w:rFonts w:ascii="Arial" w:hAnsi="Arial" w:cs="Arial"/>
          <w:sz w:val="32"/>
          <w:lang w:val="en-US"/>
        </w:rPr>
        <w:br w:type="page"/>
      </w:r>
    </w:p>
    <w:p w:rsidR="0099786D" w:rsidRPr="0017035C" w:rsidRDefault="0099786D">
      <w:pPr>
        <w:rPr>
          <w:rFonts w:ascii="Arial" w:hAnsi="Arial" w:cs="Arial"/>
          <w:sz w:val="32"/>
          <w:lang w:val="en-US"/>
        </w:rPr>
      </w:pPr>
    </w:p>
    <w:p w:rsidR="009309FE" w:rsidRDefault="009309FE" w:rsidP="009309FE">
      <w:pPr>
        <w:jc w:val="center"/>
        <w:rPr>
          <w:rFonts w:ascii="ET  DN V0" w:hAnsi="ET  DN V0"/>
          <w:b/>
          <w:color w:val="FF0000"/>
          <w:sz w:val="40"/>
          <w:szCs w:val="40"/>
          <w:lang w:val="en-US"/>
        </w:rPr>
      </w:pPr>
      <w:r>
        <w:rPr>
          <w:rFonts w:ascii="ET  DN V0" w:hAnsi="ET  DN V0"/>
          <w:b/>
          <w:noProof/>
          <w:color w:val="FF0000"/>
          <w:sz w:val="40"/>
          <w:szCs w:val="40"/>
          <w:lang w:eastAsia="de-D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5396230</wp:posOffset>
            </wp:positionH>
            <wp:positionV relativeFrom="paragraph">
              <wp:posOffset>71755</wp:posOffset>
            </wp:positionV>
            <wp:extent cx="1019175" cy="1552575"/>
            <wp:effectExtent l="0" t="0" r="9525" b="9525"/>
            <wp:wrapNone/>
            <wp:docPr id="10" name="Grafik 10" descr="C:\Users\Angi\Desktop\Klasse 1-2\++Classroom-management\Indianerklasse\Yakari\Ausmalbilder\focus-coloriage-41-l550-h410 - Kopi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C:\Users\Angi\Desktop\Klasse 1-2\++Classroom-management\Indianerklasse\Yakari\Ausmalbilder\focus-coloriage-41-l550-h410 - Kopie 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ET  DN V0" w:hAnsi="ET  DN V0"/>
          <w:b/>
          <w:noProof/>
          <w:color w:val="FF0000"/>
          <w:sz w:val="40"/>
          <w:szCs w:val="40"/>
          <w:lang w:eastAsia="de-D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90805</wp:posOffset>
            </wp:positionH>
            <wp:positionV relativeFrom="paragraph">
              <wp:posOffset>-4445</wp:posOffset>
            </wp:positionV>
            <wp:extent cx="981710" cy="1628775"/>
            <wp:effectExtent l="0" t="0" r="8890" b="9525"/>
            <wp:wrapNone/>
            <wp:docPr id="9" name="Grafik 9" descr="C:\Users\Angi\Desktop\Klasse 1-2\++Classroom-management\Indianerklasse\Yakari\Ausmalbilder\focus-coloriage-41-l550-h410 - Kopie -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" descr="C:\Users\Angi\Desktop\Klasse 1-2\++Classroom-management\Indianerklasse\Yakari\Ausmalbilder\focus-coloriage-41-l550-h410 - Kopie - Kopi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ET  DN V0" w:hAnsi="ET  DN V0"/>
          <w:b/>
          <w:color w:val="FF0000"/>
          <w:sz w:val="40"/>
          <w:szCs w:val="40"/>
          <w:lang w:val="en-US"/>
        </w:rPr>
        <w:t>10 little Indians</w:t>
      </w:r>
    </w:p>
    <w:p w:rsidR="009309FE" w:rsidRDefault="009309FE" w:rsidP="009309FE">
      <w:pPr>
        <w:jc w:val="center"/>
        <w:rPr>
          <w:rFonts w:ascii="ET  DN V0" w:hAnsi="ET  DN V0"/>
          <w:b/>
          <w:color w:val="FF0000"/>
          <w:sz w:val="40"/>
          <w:szCs w:val="40"/>
          <w:lang w:val="en-US"/>
        </w:rPr>
      </w:pP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 xml:space="preserve">1 </w:t>
      </w:r>
      <w:r w:rsidRPr="00024C87">
        <w:rPr>
          <w:rFonts w:ascii="ET  DN V0" w:hAnsi="ET  DN V0"/>
          <w:sz w:val="40"/>
          <w:szCs w:val="40"/>
          <w:lang w:val="en-US"/>
        </w:rPr>
        <w:t xml:space="preserve">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2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3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 Indians.</w:t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4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5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 xml:space="preserve"> 6 </w:t>
      </w:r>
      <w:r w:rsidRPr="00024C87">
        <w:rPr>
          <w:rFonts w:ascii="ET  DN V0" w:hAnsi="ET  DN V0"/>
          <w:sz w:val="40"/>
          <w:szCs w:val="40"/>
          <w:lang w:val="en-US"/>
        </w:rPr>
        <w:t>little Indians.</w:t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>
        <w:rPr>
          <w:rFonts w:ascii="ET  DN V0" w:hAnsi="ET  DN V0"/>
          <w:b/>
          <w:noProof/>
          <w:color w:val="FF0000"/>
          <w:sz w:val="40"/>
          <w:szCs w:val="40"/>
          <w:lang w:eastAsia="de-D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5919470</wp:posOffset>
            </wp:positionH>
            <wp:positionV relativeFrom="paragraph">
              <wp:posOffset>29845</wp:posOffset>
            </wp:positionV>
            <wp:extent cx="981710" cy="1628775"/>
            <wp:effectExtent l="0" t="0" r="8890" b="9525"/>
            <wp:wrapNone/>
            <wp:docPr id="8" name="Grafik 8" descr="C:\Users\Angi\Desktop\Klasse 1-2\++Classroom-management\Indianerklasse\Yakari\Ausmalbilder\focus-coloriage-41-l550-h410 - Kopie -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" descr="C:\Users\Angi\Desktop\Klasse 1-2\++Classroom-management\Indianerklasse\Yakari\Ausmalbilder\focus-coloriage-41-l550-h410 - Kopie - Kopi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ET  DN V0" w:hAnsi="ET  DN V0"/>
          <w:b/>
          <w:noProof/>
          <w:color w:val="FF0000"/>
          <w:sz w:val="40"/>
          <w:szCs w:val="40"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90805</wp:posOffset>
            </wp:positionH>
            <wp:positionV relativeFrom="paragraph">
              <wp:posOffset>106045</wp:posOffset>
            </wp:positionV>
            <wp:extent cx="1019175" cy="1552575"/>
            <wp:effectExtent l="0" t="0" r="9525" b="9525"/>
            <wp:wrapNone/>
            <wp:docPr id="7" name="Grafik 7" descr="C:\Users\Angi\Desktop\Klasse 1-2\++Classroom-management\Indianerklasse\Yakari\Ausmalbilder\focus-coloriage-41-l550-h410 - Kopi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C:\Users\Angi\Desktop\Klasse 1-2\++Classroom-management\Indianerklasse\Yakari\Ausmalbilder\focus-coloriage-41-l550-h410 - Kopie (2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7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8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9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 Indians.</w:t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10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 Indian boys and girls.</w:t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10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9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8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 Indians.</w:t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>
        <w:rPr>
          <w:rFonts w:ascii="ET  DN V0" w:hAnsi="ET  DN V0"/>
          <w:b/>
          <w:noProof/>
          <w:color w:val="FF0000"/>
          <w:sz w:val="40"/>
          <w:szCs w:val="40"/>
          <w:lang w:eastAsia="de-D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5443855</wp:posOffset>
            </wp:positionH>
            <wp:positionV relativeFrom="paragraph">
              <wp:posOffset>102235</wp:posOffset>
            </wp:positionV>
            <wp:extent cx="1019175" cy="1552575"/>
            <wp:effectExtent l="0" t="0" r="9525" b="9525"/>
            <wp:wrapNone/>
            <wp:docPr id="6" name="Grafik 6" descr="C:\Users\Angi\Desktop\Klasse 1-2\++Classroom-management\Indianerklasse\Yakari\Ausmalbilder\focus-coloriage-41-l550-h410 - Kopi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C:\Users\Angi\Desktop\Klasse 1-2\++Classroom-management\Indianerklasse\Yakari\Ausmalbilder\focus-coloriage-41-l550-h410 - Kopie 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7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6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5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 Indians.</w:t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 xml:space="preserve">4 </w:t>
      </w:r>
      <w:r w:rsidRPr="00024C87">
        <w:rPr>
          <w:rFonts w:ascii="ET  DN V0" w:hAnsi="ET  DN V0"/>
          <w:sz w:val="40"/>
          <w:szCs w:val="40"/>
          <w:lang w:val="en-US"/>
        </w:rPr>
        <w:t xml:space="preserve">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3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little, </w:t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2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 Indians.</w:t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>
        <w:rPr>
          <w:rFonts w:ascii="ET  DN V0" w:hAnsi="ET  DN V0"/>
          <w:noProof/>
          <w:sz w:val="40"/>
          <w:szCs w:val="40"/>
          <w:lang w:eastAsia="de-D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386080</wp:posOffset>
            </wp:positionH>
            <wp:positionV relativeFrom="paragraph">
              <wp:posOffset>252730</wp:posOffset>
            </wp:positionV>
            <wp:extent cx="981710" cy="1628775"/>
            <wp:effectExtent l="0" t="0" r="8890" b="9525"/>
            <wp:wrapNone/>
            <wp:docPr id="5" name="Grafik 5" descr="C:\Users\Angi\Desktop\Klasse 1-2\++Classroom-management\Indianerklasse\Yakari\Ausmalbilder\focus-coloriage-41-l550-h410 - Kopie -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" descr="C:\Users\Angi\Desktop\Klasse 1-2\++Classroom-management\Indianerklasse\Yakari\Ausmalbilder\focus-coloriage-41-l550-h410 - Kopie - Kopi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24C87">
        <w:rPr>
          <w:rFonts w:ascii="ET  DN V0" w:hAnsi="ET  DN V0"/>
          <w:b/>
          <w:color w:val="FF0000"/>
          <w:sz w:val="40"/>
          <w:szCs w:val="40"/>
          <w:lang w:val="en-US"/>
        </w:rPr>
        <w:t>1</w:t>
      </w:r>
      <w:r w:rsidRPr="00024C87">
        <w:rPr>
          <w:rFonts w:ascii="ET  DN V0" w:hAnsi="ET  DN V0"/>
          <w:sz w:val="40"/>
          <w:szCs w:val="40"/>
          <w:lang w:val="en-US"/>
        </w:rPr>
        <w:t xml:space="preserve"> little indian boy or girl.</w:t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>
        <w:rPr>
          <w:rFonts w:ascii="ET  DN V0" w:hAnsi="ET  DN V0"/>
          <w:noProof/>
          <w:sz w:val="40"/>
          <w:szCs w:val="40"/>
          <w:lang w:eastAsia="de-D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2633980</wp:posOffset>
            </wp:positionH>
            <wp:positionV relativeFrom="paragraph">
              <wp:posOffset>113665</wp:posOffset>
            </wp:positionV>
            <wp:extent cx="981710" cy="1628775"/>
            <wp:effectExtent l="0" t="0" r="8890" b="9525"/>
            <wp:wrapNone/>
            <wp:docPr id="4" name="Grafik 4" descr="C:\Users\Angi\Desktop\Klasse 1-2\++Classroom-management\Indianerklasse\Yakari\Ausmalbilder\focus-coloriage-41-l550-h410 - Kopie -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" descr="C:\Users\Angi\Desktop\Klasse 1-2\++Classroom-management\Indianerklasse\Yakari\Ausmalbilder\focus-coloriage-41-l550-h410 - Kopie - Kopi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>
        <w:rPr>
          <w:rFonts w:ascii="ET  DN V0" w:hAnsi="ET  DN V0"/>
          <w:noProof/>
          <w:sz w:val="40"/>
          <w:szCs w:val="40"/>
          <w:lang w:eastAsia="de-D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5396230</wp:posOffset>
            </wp:positionH>
            <wp:positionV relativeFrom="paragraph">
              <wp:posOffset>131445</wp:posOffset>
            </wp:positionV>
            <wp:extent cx="1019175" cy="1552575"/>
            <wp:effectExtent l="0" t="0" r="9525" b="9525"/>
            <wp:wrapNone/>
            <wp:docPr id="3" name="Grafik 3" descr="C:\Users\Angi\Desktop\Klasse 1-2\++Classroom-management\Indianerklasse\Yakari\Ausmalbilder\focus-coloriage-41-l550-h410 - Kopi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C:\Users\Angi\Desktop\Klasse 1-2\++Classroom-management\Indianerklasse\Yakari\Ausmalbilder\focus-coloriage-41-l550-h410 - Kopie 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09FE" w:rsidRPr="00024C87" w:rsidRDefault="009309FE" w:rsidP="009309FE">
      <w:pPr>
        <w:jc w:val="center"/>
        <w:rPr>
          <w:rFonts w:ascii="ET  DN V0" w:hAnsi="ET  DN V0"/>
          <w:sz w:val="40"/>
          <w:szCs w:val="40"/>
          <w:lang w:val="en-US"/>
        </w:rPr>
      </w:pPr>
      <w:r>
        <w:rPr>
          <w:rFonts w:ascii="ET  DN V0" w:hAnsi="ET  DN V0"/>
          <w:noProof/>
          <w:sz w:val="40"/>
          <w:szCs w:val="40"/>
          <w:lang w:eastAsia="de-D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548005</wp:posOffset>
            </wp:positionH>
            <wp:positionV relativeFrom="paragraph">
              <wp:posOffset>897255</wp:posOffset>
            </wp:positionV>
            <wp:extent cx="1019175" cy="1552575"/>
            <wp:effectExtent l="0" t="0" r="9525" b="9525"/>
            <wp:wrapNone/>
            <wp:docPr id="1" name="Grafik 1" descr="C:\Users\Angi\Desktop\Klasse 1-2\++Classroom-management\Indianerklasse\Yakari\Ausmalbilder\focus-coloriage-41-l550-h410 - Kopi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C:\Users\Angi\Desktop\Klasse 1-2\++Classroom-management\Indianerklasse\Yakari\Ausmalbilder\focus-coloriage-41-l550-h410 - Kopie 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09FE" w:rsidRDefault="009309FE">
      <w:pPr>
        <w:rPr>
          <w:rFonts w:ascii="ET  DN V0" w:hAnsi="ET  DN V0"/>
          <w:b/>
          <w:sz w:val="32"/>
          <w:szCs w:val="32"/>
          <w:u w:val="single"/>
          <w:lang w:val="en-US"/>
        </w:rPr>
      </w:pPr>
      <w:r>
        <w:rPr>
          <w:rFonts w:ascii="ET  DN V0" w:hAnsi="ET  DN V0"/>
          <w:noProof/>
          <w:sz w:val="40"/>
          <w:szCs w:val="40"/>
          <w:lang w:eastAsia="de-D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3519805</wp:posOffset>
            </wp:positionH>
            <wp:positionV relativeFrom="paragraph">
              <wp:posOffset>100965</wp:posOffset>
            </wp:positionV>
            <wp:extent cx="981710" cy="1628775"/>
            <wp:effectExtent l="0" t="0" r="8890" b="9525"/>
            <wp:wrapNone/>
            <wp:docPr id="2" name="Grafik 2" descr="C:\Users\Angi\Desktop\Klasse 1-2\++Classroom-management\Indianerklasse\Yakari\Ausmalbilder\focus-coloriage-41-l550-h410 - Kopie -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" descr="C:\Users\Angi\Desktop\Klasse 1-2\++Classroom-management\Indianerklasse\Yakari\Ausmalbilder\focus-coloriage-41-l550-h410 - Kopie - Kopi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ET  DN V0" w:hAnsi="ET  DN V0"/>
          <w:b/>
          <w:sz w:val="32"/>
          <w:szCs w:val="32"/>
          <w:u w:val="single"/>
          <w:lang w:val="en-US"/>
        </w:rPr>
        <w:br w:type="page"/>
      </w:r>
    </w:p>
    <w:p w:rsidR="009309FE" w:rsidRPr="00B26585" w:rsidRDefault="009309FE" w:rsidP="009309FE">
      <w:pPr>
        <w:rPr>
          <w:rFonts w:ascii="ET  DN V0" w:hAnsi="ET  DN V0"/>
          <w:b/>
          <w:sz w:val="32"/>
          <w:szCs w:val="32"/>
          <w:u w:val="single"/>
          <w:lang w:val="en-US"/>
        </w:rPr>
      </w:pPr>
      <w:r w:rsidRPr="00B26585">
        <w:rPr>
          <w:rFonts w:ascii="ET  DN V0" w:hAnsi="ET  DN V0"/>
          <w:b/>
          <w:sz w:val="32"/>
          <w:szCs w:val="32"/>
          <w:u w:val="single"/>
          <w:lang w:val="en-US"/>
        </w:rPr>
        <w:t>Action chant</w:t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</w:p>
    <w:p w:rsidR="009309FE" w:rsidRPr="00B26585" w:rsidRDefault="009309FE" w:rsidP="009309FE">
      <w:pPr>
        <w:rPr>
          <w:rFonts w:ascii="ET  DN V0" w:hAnsi="ET  DN V0"/>
          <w:b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Stand up, sit down</w:t>
      </w:r>
      <w:r w:rsidRPr="00B26585">
        <w:rPr>
          <w:rFonts w:ascii="ET  DN V0" w:hAnsi="ET  DN V0"/>
          <w:b/>
          <w:sz w:val="32"/>
          <w:szCs w:val="32"/>
          <w:lang w:val="en-US"/>
        </w:rPr>
        <w:tab/>
      </w:r>
      <w:r w:rsidRPr="00B26585">
        <w:rPr>
          <w:rFonts w:ascii="ET  DN V0" w:hAnsi="ET  DN V0"/>
          <w:b/>
          <w:sz w:val="32"/>
          <w:szCs w:val="32"/>
          <w:lang w:val="en-US"/>
        </w:rPr>
        <w:tab/>
      </w:r>
      <w:r w:rsidRPr="00B26585">
        <w:rPr>
          <w:rFonts w:ascii="ET  DN V0" w:hAnsi="ET  DN V0"/>
          <w:b/>
          <w:sz w:val="32"/>
          <w:szCs w:val="32"/>
          <w:lang w:val="en-US"/>
        </w:rPr>
        <w:tab/>
      </w:r>
      <w:r w:rsidRPr="00B26585">
        <w:rPr>
          <w:rFonts w:ascii="ET  DN V0" w:hAnsi="ET  DN V0"/>
          <w:b/>
          <w:sz w:val="32"/>
          <w:szCs w:val="32"/>
          <w:lang w:val="en-US"/>
        </w:rPr>
        <w:tab/>
      </w:r>
      <w:r w:rsidRPr="00B26585">
        <w:rPr>
          <w:rFonts w:ascii="ET  DN V0" w:hAnsi="ET  DN V0"/>
          <w:b/>
          <w:sz w:val="32"/>
          <w:szCs w:val="32"/>
          <w:lang w:val="en-US"/>
        </w:rPr>
        <w:tab/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And touch the ground</w:t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  <w:t>Boden berühren</w:t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</w:p>
    <w:p w:rsidR="009309FE" w:rsidRPr="00B26585" w:rsidRDefault="009309FE" w:rsidP="009309FE">
      <w:pPr>
        <w:rPr>
          <w:rFonts w:ascii="ET  DN V0" w:hAnsi="ET  DN V0"/>
          <w:b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Stand up, sit down</w:t>
      </w:r>
    </w:p>
    <w:p w:rsidR="009309FE" w:rsidRPr="0017035C" w:rsidRDefault="009309FE" w:rsidP="009309FE">
      <w:pPr>
        <w:rPr>
          <w:rFonts w:ascii="ET  DN V0" w:hAnsi="ET  DN V0"/>
          <w:sz w:val="32"/>
          <w:szCs w:val="32"/>
          <w:lang w:val="en-US"/>
        </w:rPr>
      </w:pPr>
      <w:r w:rsidRPr="0017035C">
        <w:rPr>
          <w:rFonts w:ascii="ET  DN V0" w:hAnsi="ET  DN V0"/>
          <w:b/>
          <w:sz w:val="32"/>
          <w:szCs w:val="32"/>
          <w:lang w:val="en-US"/>
        </w:rPr>
        <w:t>And turn around</w:t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  <w:t>im Kreis drehen</w:t>
      </w:r>
    </w:p>
    <w:p w:rsidR="009309FE" w:rsidRPr="0017035C" w:rsidRDefault="009309FE" w:rsidP="009309FE">
      <w:pPr>
        <w:rPr>
          <w:rFonts w:ascii="ET  DN V0" w:hAnsi="ET  DN V0"/>
          <w:sz w:val="32"/>
          <w:szCs w:val="32"/>
          <w:lang w:val="en-US"/>
        </w:rPr>
      </w:pPr>
    </w:p>
    <w:p w:rsidR="009309FE" w:rsidRPr="00B26585" w:rsidRDefault="009309FE" w:rsidP="009309FE">
      <w:pPr>
        <w:rPr>
          <w:rFonts w:ascii="ET  DN V0" w:hAnsi="ET  DN V0"/>
          <w:b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Stand up, sit down</w:t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And clap, clap, clap</w:t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  <w:t>3X klatschen</w:t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</w:p>
    <w:p w:rsidR="009309FE" w:rsidRPr="00B26585" w:rsidRDefault="009309FE" w:rsidP="009309FE">
      <w:pPr>
        <w:rPr>
          <w:rFonts w:ascii="ET  DN V0" w:hAnsi="ET  DN V0"/>
          <w:b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Stand up, sit down</w:t>
      </w:r>
    </w:p>
    <w:p w:rsidR="009309FE" w:rsidRPr="0017035C" w:rsidRDefault="009309FE" w:rsidP="009309FE">
      <w:pPr>
        <w:rPr>
          <w:rFonts w:ascii="ET  DN V0" w:hAnsi="ET  DN V0"/>
          <w:sz w:val="32"/>
          <w:szCs w:val="32"/>
          <w:lang w:val="en-US"/>
        </w:rPr>
      </w:pPr>
      <w:r w:rsidRPr="0017035C">
        <w:rPr>
          <w:rFonts w:ascii="ET  DN V0" w:hAnsi="ET  DN V0"/>
          <w:b/>
          <w:sz w:val="32"/>
          <w:szCs w:val="32"/>
          <w:lang w:val="en-US"/>
        </w:rPr>
        <w:t>And slap, slap, slap</w:t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  <w:t xml:space="preserve">3X Schenkel </w:t>
      </w:r>
      <w:r w:rsidRPr="0017035C">
        <w:rPr>
          <w:rFonts w:ascii="ET  DN V0" w:hAnsi="ET  DN V0"/>
          <w:sz w:val="32"/>
          <w:szCs w:val="32"/>
          <w:lang w:val="en-US"/>
        </w:rPr>
        <w:tab/>
      </w:r>
    </w:p>
    <w:p w:rsidR="009309FE" w:rsidRPr="0017035C" w:rsidRDefault="009309FE" w:rsidP="009309FE">
      <w:pPr>
        <w:rPr>
          <w:rFonts w:ascii="ET  DN V0" w:hAnsi="ET  DN V0"/>
          <w:sz w:val="32"/>
          <w:szCs w:val="32"/>
          <w:lang w:val="en-US"/>
        </w:rPr>
      </w:pP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  <w:t>klatschen</w:t>
      </w:r>
      <w:r w:rsidRPr="0017035C">
        <w:rPr>
          <w:rFonts w:ascii="ET  DN V0" w:hAnsi="ET  DN V0"/>
          <w:sz w:val="32"/>
          <w:szCs w:val="32"/>
          <w:lang w:val="en-US"/>
        </w:rPr>
        <w:tab/>
      </w:r>
      <w:r w:rsidRPr="0017035C">
        <w:rPr>
          <w:rFonts w:ascii="ET  DN V0" w:hAnsi="ET  DN V0"/>
          <w:sz w:val="32"/>
          <w:szCs w:val="32"/>
          <w:lang w:val="en-US"/>
        </w:rPr>
        <w:tab/>
      </w:r>
    </w:p>
    <w:p w:rsidR="009309FE" w:rsidRPr="00B26585" w:rsidRDefault="009309FE" w:rsidP="009309FE">
      <w:pPr>
        <w:rPr>
          <w:rFonts w:ascii="ET  DN V0" w:hAnsi="ET  DN V0"/>
          <w:b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Stand up, sit down</w:t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And snap, snap, snap</w:t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  <w:t>3X schnipsen</w:t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</w:p>
    <w:p w:rsidR="009309FE" w:rsidRPr="00B26585" w:rsidRDefault="009309FE" w:rsidP="009309FE">
      <w:pPr>
        <w:rPr>
          <w:rFonts w:ascii="ET  DN V0" w:hAnsi="ET  DN V0"/>
          <w:b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Stand up, sit down</w:t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And hop, hop, hop</w:t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  <w:t>3X hüpfen</w:t>
      </w:r>
    </w:p>
    <w:p w:rsidR="009309FE" w:rsidRPr="00B26585" w:rsidRDefault="009309FE" w:rsidP="009309FE">
      <w:pPr>
        <w:rPr>
          <w:rFonts w:ascii="ET  DN V0" w:hAnsi="ET  DN V0"/>
          <w:sz w:val="32"/>
          <w:szCs w:val="32"/>
          <w:lang w:val="en-US"/>
        </w:rPr>
      </w:pPr>
    </w:p>
    <w:p w:rsidR="009309FE" w:rsidRPr="00B26585" w:rsidRDefault="009309FE" w:rsidP="009309FE">
      <w:pPr>
        <w:rPr>
          <w:rFonts w:ascii="ET  DN V0" w:hAnsi="ET  DN V0"/>
          <w:b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Stand up, sit down</w:t>
      </w:r>
    </w:p>
    <w:p w:rsidR="009309FE" w:rsidRDefault="009309FE" w:rsidP="009309FE">
      <w:pPr>
        <w:rPr>
          <w:rFonts w:ascii="ET  DN V0" w:hAnsi="ET  DN V0"/>
          <w:sz w:val="32"/>
          <w:szCs w:val="32"/>
          <w:lang w:val="en-US"/>
        </w:rPr>
      </w:pPr>
      <w:r w:rsidRPr="00B26585">
        <w:rPr>
          <w:rFonts w:ascii="ET  DN V0" w:hAnsi="ET  DN V0"/>
          <w:b/>
          <w:sz w:val="32"/>
          <w:szCs w:val="32"/>
          <w:lang w:val="en-US"/>
        </w:rPr>
        <w:t>And stop, stop, stop</w:t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</w:r>
      <w:r w:rsidRPr="00B26585">
        <w:rPr>
          <w:rFonts w:ascii="ET  DN V0" w:hAnsi="ET  DN V0"/>
          <w:sz w:val="32"/>
          <w:szCs w:val="32"/>
          <w:lang w:val="en-US"/>
        </w:rPr>
        <w:tab/>
        <w:t>ruhig sitzen</w:t>
      </w:r>
    </w:p>
    <w:p w:rsidR="009309FE" w:rsidRDefault="009309FE">
      <w:pPr>
        <w:rPr>
          <w:rFonts w:ascii="ET  DN V0" w:hAnsi="ET  DN V0"/>
          <w:sz w:val="32"/>
          <w:szCs w:val="32"/>
          <w:lang w:val="en-US"/>
        </w:rPr>
      </w:pPr>
      <w:r>
        <w:rPr>
          <w:rFonts w:ascii="ET  DN V0" w:hAnsi="ET  DN V0"/>
          <w:sz w:val="32"/>
          <w:szCs w:val="32"/>
          <w:lang w:val="en-US"/>
        </w:rPr>
        <w:br w:type="page"/>
      </w:r>
    </w:p>
    <w:p w:rsidR="009309FE" w:rsidRPr="009309FE" w:rsidRDefault="009309FE" w:rsidP="009309FE">
      <w:pPr>
        <w:rPr>
          <w:rFonts w:ascii="ET  DN V0" w:hAnsi="ET  DN V0"/>
          <w:sz w:val="10"/>
        </w:rPr>
      </w:pPr>
      <w:r w:rsidRPr="009309FE">
        <w:rPr>
          <w:rFonts w:ascii="ET  DN V0" w:hAnsi="ET  DN V0"/>
          <w:b/>
        </w:rPr>
        <w:t>Schoolsong (Melodie: Bruder Jakob)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0175"/>
      </w:tblGrid>
      <w:tr w:rsidR="009309FE" w:rsidTr="009309FE">
        <w:tc>
          <w:tcPr>
            <w:tcW w:w="10175" w:type="dxa"/>
          </w:tcPr>
          <w:p w:rsidR="009309FE" w:rsidRDefault="009309FE" w:rsidP="0017216F">
            <w:pPr>
              <w:spacing w:line="720" w:lineRule="auto"/>
              <w:ind w:firstLine="708"/>
              <w:rPr>
                <w:rFonts w:ascii="ET  DN V0" w:hAnsi="ET  DN V0"/>
                <w:sz w:val="48"/>
              </w:rPr>
            </w:pPr>
            <w:r w:rsidRPr="000F4049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8720" behindDoc="0" locked="0" layoutInCell="1" allowOverlap="1" wp14:anchorId="55D00CF2" wp14:editId="298D83A5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378460</wp:posOffset>
                  </wp:positionV>
                  <wp:extent cx="952500" cy="672465"/>
                  <wp:effectExtent l="0" t="0" r="0" b="0"/>
                  <wp:wrapNone/>
                  <wp:docPr id="12" name="Grafik 12" descr="Bildergebnis für Ausmalbild kleb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ldergebnis für Ausmalbild kleber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clrChange>
                              <a:clrFrom>
                                <a:srgbClr val="F5F5F5"/>
                              </a:clrFrom>
                              <a:clrTo>
                                <a:srgbClr val="F5F5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25" t="12987" r="8125" b="2597"/>
                          <a:stretch/>
                        </pic:blipFill>
                        <pic:spPr bwMode="auto">
                          <a:xfrm>
                            <a:off x="0" y="0"/>
                            <a:ext cx="952500" cy="672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049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9744" behindDoc="0" locked="0" layoutInCell="1" allowOverlap="1" wp14:anchorId="350021B7" wp14:editId="611A3BFA">
                  <wp:simplePos x="0" y="0"/>
                  <wp:positionH relativeFrom="column">
                    <wp:posOffset>2833370</wp:posOffset>
                  </wp:positionH>
                  <wp:positionV relativeFrom="paragraph">
                    <wp:posOffset>381635</wp:posOffset>
                  </wp:positionV>
                  <wp:extent cx="600075" cy="612447"/>
                  <wp:effectExtent l="0" t="0" r="0" b="0"/>
                  <wp:wrapNone/>
                  <wp:docPr id="11" name="Grafik 11" descr="Bildergebnis für Bleistift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ildergebnis für Bleistift ausmalbil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677" r="2349" b="13777"/>
                          <a:stretch/>
                        </pic:blipFill>
                        <pic:spPr bwMode="auto">
                          <a:xfrm>
                            <a:off x="0" y="0"/>
                            <a:ext cx="602246" cy="614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049">
              <w:rPr>
                <w:rFonts w:ascii="ET  DN V0" w:hAnsi="ET  DN V0"/>
                <w:b/>
                <w:sz w:val="48"/>
              </w:rPr>
              <w:t>Glue</w:t>
            </w:r>
            <w:r w:rsidRPr="00D909E0">
              <w:rPr>
                <w:rFonts w:ascii="ET  DN V0" w:hAnsi="ET  DN V0"/>
                <w:sz w:val="48"/>
              </w:rPr>
              <w:t xml:space="preserve"> </w:t>
            </w:r>
            <w:r>
              <w:rPr>
                <w:rFonts w:ascii="ET  DN V0" w:hAnsi="ET  DN V0"/>
                <w:sz w:val="48"/>
              </w:rPr>
              <w:t xml:space="preserve">    </w:t>
            </w:r>
            <w:r w:rsidRPr="00D909E0">
              <w:rPr>
                <w:rFonts w:ascii="ET  DN V0" w:hAnsi="ET  DN V0"/>
                <w:sz w:val="48"/>
              </w:rPr>
              <w:t xml:space="preserve">and </w:t>
            </w:r>
            <w:r>
              <w:rPr>
                <w:rFonts w:ascii="ET  DN V0" w:hAnsi="ET  DN V0"/>
                <w:sz w:val="48"/>
              </w:rPr>
              <w:t xml:space="preserve">    </w:t>
            </w:r>
            <w:r w:rsidRPr="000F4049">
              <w:rPr>
                <w:rFonts w:ascii="ET  DN V0" w:hAnsi="ET  DN V0"/>
                <w:b/>
                <w:sz w:val="48"/>
              </w:rPr>
              <w:t>pencil</w:t>
            </w:r>
            <w:r w:rsidRPr="00D909E0">
              <w:rPr>
                <w:rFonts w:ascii="ET  DN V0" w:hAnsi="ET  DN V0"/>
                <w:sz w:val="48"/>
              </w:rPr>
              <w:t>,</w:t>
            </w:r>
            <w:r w:rsidRPr="00D909E0">
              <w:t xml:space="preserve"> </w:t>
            </w:r>
          </w:p>
        </w:tc>
      </w:tr>
      <w:tr w:rsidR="009309FE" w:rsidTr="009309FE">
        <w:tc>
          <w:tcPr>
            <w:tcW w:w="10175" w:type="dxa"/>
          </w:tcPr>
          <w:p w:rsidR="009309FE" w:rsidRDefault="009309FE" w:rsidP="0017216F">
            <w:pPr>
              <w:spacing w:line="720" w:lineRule="auto"/>
              <w:rPr>
                <w:rFonts w:ascii="ET  DN V0" w:hAnsi="ET  DN V0"/>
                <w:sz w:val="48"/>
              </w:rPr>
            </w:pPr>
            <w:r w:rsidRPr="00D909E0">
              <w:rPr>
                <w:rFonts w:ascii="ET  DN V0" w:hAnsi="ET  DN V0"/>
                <w:b/>
                <w:noProof/>
                <w:sz w:val="96"/>
                <w:lang w:eastAsia="de-DE"/>
              </w:rPr>
              <w:drawing>
                <wp:anchor distT="0" distB="0" distL="114300" distR="114300" simplePos="0" relativeHeight="251680768" behindDoc="0" locked="0" layoutInCell="1" allowOverlap="1" wp14:anchorId="467BBF23" wp14:editId="146068FA">
                  <wp:simplePos x="0" y="0"/>
                  <wp:positionH relativeFrom="column">
                    <wp:posOffset>290195</wp:posOffset>
                  </wp:positionH>
                  <wp:positionV relativeFrom="paragraph">
                    <wp:posOffset>361950</wp:posOffset>
                  </wp:positionV>
                  <wp:extent cx="952500" cy="672465"/>
                  <wp:effectExtent l="0" t="0" r="0" b="0"/>
                  <wp:wrapNone/>
                  <wp:docPr id="13" name="Grafik 13" descr="Bildergebnis für Ausmalbild kleb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ldergebnis für Ausmalbild kleber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clrChange>
                              <a:clrFrom>
                                <a:srgbClr val="F5F5F5"/>
                              </a:clrFrom>
                              <a:clrTo>
                                <a:srgbClr val="F5F5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25" t="12987" r="8125" b="2597"/>
                          <a:stretch/>
                        </pic:blipFill>
                        <pic:spPr bwMode="auto">
                          <a:xfrm>
                            <a:off x="0" y="0"/>
                            <a:ext cx="952500" cy="672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909E0">
              <w:rPr>
                <w:rFonts w:ascii="ET  DN V0" w:hAnsi="ET  DN V0"/>
                <w:b/>
                <w:noProof/>
                <w:sz w:val="96"/>
                <w:lang w:eastAsia="de-DE"/>
              </w:rPr>
              <w:drawing>
                <wp:anchor distT="0" distB="0" distL="114300" distR="114300" simplePos="0" relativeHeight="251681792" behindDoc="0" locked="0" layoutInCell="1" allowOverlap="1" wp14:anchorId="51A7E854" wp14:editId="3188D07C">
                  <wp:simplePos x="0" y="0"/>
                  <wp:positionH relativeFrom="column">
                    <wp:posOffset>2894965</wp:posOffset>
                  </wp:positionH>
                  <wp:positionV relativeFrom="paragraph">
                    <wp:posOffset>374650</wp:posOffset>
                  </wp:positionV>
                  <wp:extent cx="600075" cy="612140"/>
                  <wp:effectExtent l="0" t="0" r="0" b="0"/>
                  <wp:wrapNone/>
                  <wp:docPr id="14" name="Grafik 14" descr="Bildergebnis für Bleistift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ildergebnis für Bleistift ausmalbil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677" r="2349" b="13777"/>
                          <a:stretch/>
                        </pic:blipFill>
                        <pic:spPr bwMode="auto">
                          <a:xfrm>
                            <a:off x="0" y="0"/>
                            <a:ext cx="600075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ET  DN V0" w:hAnsi="ET  DN V0"/>
                <w:sz w:val="48"/>
              </w:rPr>
              <w:t xml:space="preserve">   </w:t>
            </w:r>
            <w:r w:rsidRPr="000F4049">
              <w:rPr>
                <w:rFonts w:ascii="ET  DN V0" w:hAnsi="ET  DN V0"/>
                <w:b/>
                <w:sz w:val="48"/>
              </w:rPr>
              <w:t>glue</w:t>
            </w:r>
            <w:r w:rsidRPr="00D909E0">
              <w:rPr>
                <w:rFonts w:ascii="ET  DN V0" w:hAnsi="ET  DN V0"/>
                <w:sz w:val="48"/>
              </w:rPr>
              <w:t xml:space="preserve"> </w:t>
            </w:r>
            <w:r>
              <w:rPr>
                <w:rFonts w:ascii="ET  DN V0" w:hAnsi="ET  DN V0"/>
                <w:sz w:val="48"/>
              </w:rPr>
              <w:t xml:space="preserve">    </w:t>
            </w:r>
            <w:r w:rsidRPr="00D909E0">
              <w:rPr>
                <w:rFonts w:ascii="ET  DN V0" w:hAnsi="ET  DN V0"/>
                <w:sz w:val="48"/>
              </w:rPr>
              <w:t xml:space="preserve">and </w:t>
            </w:r>
            <w:r>
              <w:rPr>
                <w:rFonts w:ascii="ET  DN V0" w:hAnsi="ET  DN V0"/>
                <w:sz w:val="48"/>
              </w:rPr>
              <w:t xml:space="preserve">    </w:t>
            </w:r>
            <w:r w:rsidRPr="000F4049">
              <w:rPr>
                <w:rFonts w:ascii="ET  DN V0" w:hAnsi="ET  DN V0"/>
                <w:b/>
                <w:sz w:val="48"/>
              </w:rPr>
              <w:t>pencil</w:t>
            </w:r>
            <w:r w:rsidRPr="00D909E0">
              <w:rPr>
                <w:rFonts w:ascii="ET  DN V0" w:hAnsi="ET  DN V0"/>
                <w:sz w:val="48"/>
              </w:rPr>
              <w:t>,</w:t>
            </w:r>
          </w:p>
        </w:tc>
      </w:tr>
      <w:tr w:rsidR="009309FE" w:rsidTr="009309FE">
        <w:tc>
          <w:tcPr>
            <w:tcW w:w="10175" w:type="dxa"/>
          </w:tcPr>
          <w:p w:rsidR="009309FE" w:rsidRDefault="009309FE" w:rsidP="0017216F">
            <w:pPr>
              <w:spacing w:line="720" w:lineRule="auto"/>
              <w:ind w:firstLine="708"/>
              <w:rPr>
                <w:rFonts w:ascii="ET  DN V0" w:hAnsi="ET  DN V0"/>
                <w:sz w:val="48"/>
              </w:rPr>
            </w:pPr>
            <w:r w:rsidRPr="000F4049"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68B2E316" wp14:editId="31BEAC1E">
                      <wp:simplePos x="0" y="0"/>
                      <wp:positionH relativeFrom="column">
                        <wp:posOffset>190500</wp:posOffset>
                      </wp:positionH>
                      <wp:positionV relativeFrom="paragraph">
                        <wp:posOffset>711835</wp:posOffset>
                      </wp:positionV>
                      <wp:extent cx="200025" cy="295275"/>
                      <wp:effectExtent l="0" t="0" r="28575" b="28575"/>
                      <wp:wrapNone/>
                      <wp:docPr id="15" name="Rechteck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025" cy="295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EC9F1C" id="Rechteck 15" o:spid="_x0000_s1026" style="position:absolute;margin-left:15pt;margin-top:56.05pt;width:15.75pt;height:23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" fillcolor="white [3212]" strokecolor="white [3212]" strokeweight="2pt"/>
                  </w:pict>
                </mc:Fallback>
              </mc:AlternateContent>
            </w:r>
            <w:r w:rsidRPr="000F4049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84864" behindDoc="0" locked="0" layoutInCell="1" allowOverlap="1" wp14:anchorId="7ADDCEAA" wp14:editId="2A4E52CF">
                  <wp:simplePos x="0" y="0"/>
                  <wp:positionH relativeFrom="column">
                    <wp:posOffset>2090802</wp:posOffset>
                  </wp:positionH>
                  <wp:positionV relativeFrom="paragraph">
                    <wp:posOffset>351790</wp:posOffset>
                  </wp:positionV>
                  <wp:extent cx="495300" cy="573848"/>
                  <wp:effectExtent l="0" t="0" r="0" b="0"/>
                  <wp:wrapNone/>
                  <wp:docPr id="52" name="Grafik 52" descr="Bildergebnis für Buch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ildergebnis für Buch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573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049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82816" behindDoc="0" locked="0" layoutInCell="1" allowOverlap="1" wp14:anchorId="19CB9D34" wp14:editId="335A8ABD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351790</wp:posOffset>
                  </wp:positionV>
                  <wp:extent cx="790575" cy="658813"/>
                  <wp:effectExtent l="0" t="0" r="0" b="8255"/>
                  <wp:wrapNone/>
                  <wp:docPr id="53" name="Grafik 53" descr="Bildergebnis für lineal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ildergebnis für lineal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clrChange>
                              <a:clrFrom>
                                <a:srgbClr val="FCFEFC"/>
                              </a:clrFrom>
                              <a:clrTo>
                                <a:srgbClr val="FCFEFC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689" cy="66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049">
              <w:rPr>
                <w:rFonts w:ascii="ET  DN V0" w:hAnsi="ET  DN V0"/>
                <w:b/>
                <w:sz w:val="48"/>
              </w:rPr>
              <w:t>ruler</w:t>
            </w:r>
            <w:r w:rsidRPr="00D909E0">
              <w:rPr>
                <w:rFonts w:ascii="ET  DN V0" w:hAnsi="ET  DN V0"/>
                <w:sz w:val="48"/>
              </w:rPr>
              <w:t xml:space="preserve">, </w:t>
            </w:r>
            <w:r>
              <w:rPr>
                <w:rFonts w:ascii="ET  DN V0" w:hAnsi="ET  DN V0"/>
                <w:sz w:val="48"/>
              </w:rPr>
              <w:t xml:space="preserve">      </w:t>
            </w:r>
            <w:r w:rsidRPr="000F4049">
              <w:rPr>
                <w:rFonts w:ascii="ET  DN V0" w:hAnsi="ET  DN V0"/>
                <w:b/>
                <w:sz w:val="48"/>
              </w:rPr>
              <w:t>book</w:t>
            </w:r>
            <w:r w:rsidRPr="00D909E0">
              <w:rPr>
                <w:rFonts w:ascii="ET  DN V0" w:hAnsi="ET  DN V0"/>
                <w:sz w:val="48"/>
              </w:rPr>
              <w:t>,</w:t>
            </w:r>
            <w:r w:rsidRPr="00D909E0">
              <w:t xml:space="preserve"> </w:t>
            </w:r>
          </w:p>
        </w:tc>
      </w:tr>
      <w:tr w:rsidR="009309FE" w:rsidTr="009309FE">
        <w:tc>
          <w:tcPr>
            <w:tcW w:w="10175" w:type="dxa"/>
          </w:tcPr>
          <w:p w:rsidR="009309FE" w:rsidRDefault="009309FE" w:rsidP="0017216F">
            <w:pPr>
              <w:spacing w:line="720" w:lineRule="auto"/>
              <w:rPr>
                <w:rFonts w:ascii="ET  DN V0" w:hAnsi="ET  DN V0"/>
                <w:sz w:val="48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3894D00" wp14:editId="355BD8C2">
                      <wp:simplePos x="0" y="0"/>
                      <wp:positionH relativeFrom="column">
                        <wp:posOffset>261620</wp:posOffset>
                      </wp:positionH>
                      <wp:positionV relativeFrom="paragraph">
                        <wp:posOffset>734060</wp:posOffset>
                      </wp:positionV>
                      <wp:extent cx="200025" cy="295275"/>
                      <wp:effectExtent l="0" t="0" r="28575" b="28575"/>
                      <wp:wrapNone/>
                      <wp:docPr id="49" name="Rechteck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025" cy="295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1C19B9" id="Rechteck 49" o:spid="_x0000_s1026" style="position:absolute;margin-left:20.6pt;margin-top:57.8pt;width:15.75pt;height:23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" fillcolor="white [3212]" strokecolor="white [3212]" strokeweight="2pt"/>
                  </w:pict>
                </mc:Fallback>
              </mc:AlternateContent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86912" behindDoc="0" locked="0" layoutInCell="1" allowOverlap="1" wp14:anchorId="1F976990" wp14:editId="0EB9800C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380365</wp:posOffset>
                  </wp:positionV>
                  <wp:extent cx="790575" cy="658813"/>
                  <wp:effectExtent l="0" t="0" r="0" b="8255"/>
                  <wp:wrapNone/>
                  <wp:docPr id="54" name="Grafik 54" descr="Bildergebnis für lineal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ildergebnis für lineal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clrChange>
                              <a:clrFrom>
                                <a:srgbClr val="FCFEFC"/>
                              </a:clrFrom>
                              <a:clrTo>
                                <a:srgbClr val="FCFEFC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658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909E0">
              <w:rPr>
                <w:rFonts w:ascii="ET  DN V0" w:hAnsi="ET  DN V0"/>
                <w:noProof/>
                <w:sz w:val="48"/>
                <w:lang w:eastAsia="de-DE"/>
              </w:rPr>
              <w:drawing>
                <wp:anchor distT="0" distB="0" distL="114300" distR="114300" simplePos="0" relativeHeight="251685888" behindDoc="0" locked="0" layoutInCell="1" allowOverlap="1" wp14:anchorId="7D7211D1" wp14:editId="1C226761">
                  <wp:simplePos x="0" y="0"/>
                  <wp:positionH relativeFrom="column">
                    <wp:posOffset>2071370</wp:posOffset>
                  </wp:positionH>
                  <wp:positionV relativeFrom="paragraph">
                    <wp:posOffset>380365</wp:posOffset>
                  </wp:positionV>
                  <wp:extent cx="504825" cy="584883"/>
                  <wp:effectExtent l="0" t="0" r="0" b="5715"/>
                  <wp:wrapNone/>
                  <wp:docPr id="55" name="Grafik 55" descr="Bildergebnis für Buch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ildergebnis für Buch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584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ET  DN V0" w:hAnsi="ET  DN V0"/>
                <w:sz w:val="48"/>
              </w:rPr>
              <w:t xml:space="preserve">   </w:t>
            </w:r>
            <w:r w:rsidRPr="000F4049">
              <w:rPr>
                <w:rFonts w:ascii="ET  DN V0" w:hAnsi="ET  DN V0"/>
                <w:b/>
                <w:sz w:val="48"/>
              </w:rPr>
              <w:t>ruler</w:t>
            </w:r>
            <w:r w:rsidRPr="00D909E0">
              <w:rPr>
                <w:rFonts w:ascii="ET  DN V0" w:hAnsi="ET  DN V0"/>
                <w:sz w:val="48"/>
              </w:rPr>
              <w:t xml:space="preserve">, </w:t>
            </w:r>
            <w:r>
              <w:rPr>
                <w:rFonts w:ascii="ET  DN V0" w:hAnsi="ET  DN V0"/>
                <w:sz w:val="48"/>
              </w:rPr>
              <w:t xml:space="preserve">      </w:t>
            </w:r>
            <w:r w:rsidRPr="000F4049">
              <w:rPr>
                <w:rFonts w:ascii="ET  DN V0" w:hAnsi="ET  DN V0"/>
                <w:b/>
                <w:sz w:val="48"/>
              </w:rPr>
              <w:t>book</w:t>
            </w:r>
            <w:r w:rsidRPr="00D909E0">
              <w:rPr>
                <w:rFonts w:ascii="ET  DN V0" w:hAnsi="ET  DN V0"/>
                <w:sz w:val="48"/>
              </w:rPr>
              <w:t>,</w:t>
            </w:r>
            <w:r>
              <w:rPr>
                <w:noProof/>
                <w:lang w:eastAsia="de-DE"/>
              </w:rPr>
              <w:t xml:space="preserve"> </w:t>
            </w:r>
          </w:p>
        </w:tc>
      </w:tr>
      <w:tr w:rsidR="009309FE" w:rsidTr="009309FE">
        <w:tc>
          <w:tcPr>
            <w:tcW w:w="10175" w:type="dxa"/>
          </w:tcPr>
          <w:p w:rsidR="009309FE" w:rsidRDefault="009309FE" w:rsidP="0017216F">
            <w:pPr>
              <w:spacing w:line="720" w:lineRule="auto"/>
              <w:ind w:firstLine="708"/>
              <w:rPr>
                <w:rFonts w:ascii="ET  DN V0" w:hAnsi="ET  DN V0"/>
                <w:sz w:val="48"/>
              </w:rPr>
            </w:pPr>
            <w:r w:rsidRPr="000F4049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91008" behindDoc="0" locked="0" layoutInCell="1" allowOverlap="1" wp14:anchorId="6EE4AFCE" wp14:editId="56395B2F">
                  <wp:simplePos x="0" y="0"/>
                  <wp:positionH relativeFrom="column">
                    <wp:posOffset>728345</wp:posOffset>
                  </wp:positionH>
                  <wp:positionV relativeFrom="paragraph">
                    <wp:posOffset>320675</wp:posOffset>
                  </wp:positionV>
                  <wp:extent cx="933450" cy="675946"/>
                  <wp:effectExtent l="0" t="0" r="0" b="0"/>
                  <wp:wrapNone/>
                  <wp:docPr id="56" name="Grafik 56" descr="Bildergebnis für federmäppchen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ildergebnis für federmäppchen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675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049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89984" behindDoc="0" locked="0" layoutInCell="1" allowOverlap="1" wp14:anchorId="716C02E5" wp14:editId="57B80FD0">
                  <wp:simplePos x="0" y="0"/>
                  <wp:positionH relativeFrom="column">
                    <wp:posOffset>3881120</wp:posOffset>
                  </wp:positionH>
                  <wp:positionV relativeFrom="paragraph">
                    <wp:posOffset>379730</wp:posOffset>
                  </wp:positionV>
                  <wp:extent cx="875868" cy="616916"/>
                  <wp:effectExtent l="0" t="0" r="635" b="0"/>
                  <wp:wrapNone/>
                  <wp:docPr id="57" name="Grafik 57" descr="Bildergebnis für raddiergummi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Bildergebnis für raddiergummi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5868" cy="616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049">
              <w:rPr>
                <w:rFonts w:ascii="ET  DN V0" w:hAnsi="ET  DN V0"/>
                <w:b/>
                <w:sz w:val="48"/>
              </w:rPr>
              <w:t>pencil case</w:t>
            </w:r>
            <w:r w:rsidRPr="00D909E0">
              <w:rPr>
                <w:rFonts w:ascii="ET  DN V0" w:hAnsi="ET  DN V0"/>
                <w:sz w:val="48"/>
              </w:rPr>
              <w:t xml:space="preserve"> </w:t>
            </w:r>
            <w:r>
              <w:rPr>
                <w:rFonts w:ascii="ET  DN V0" w:hAnsi="ET  DN V0"/>
                <w:sz w:val="48"/>
              </w:rPr>
              <w:t xml:space="preserve">    </w:t>
            </w:r>
            <w:r w:rsidRPr="00D909E0">
              <w:rPr>
                <w:rFonts w:ascii="ET  DN V0" w:hAnsi="ET  DN V0"/>
                <w:sz w:val="48"/>
              </w:rPr>
              <w:t xml:space="preserve">and </w:t>
            </w:r>
            <w:r>
              <w:rPr>
                <w:rFonts w:ascii="ET  DN V0" w:hAnsi="ET  DN V0"/>
                <w:sz w:val="48"/>
              </w:rPr>
              <w:t xml:space="preserve">     </w:t>
            </w:r>
            <w:r w:rsidRPr="000F4049">
              <w:rPr>
                <w:rFonts w:ascii="ET  DN V0" w:hAnsi="ET  DN V0"/>
                <w:b/>
                <w:sz w:val="48"/>
              </w:rPr>
              <w:t>rubber</w:t>
            </w:r>
            <w:r w:rsidRPr="00D909E0">
              <w:rPr>
                <w:rFonts w:ascii="ET  DN V0" w:hAnsi="ET  DN V0"/>
                <w:sz w:val="48"/>
              </w:rPr>
              <w:t>,</w:t>
            </w:r>
          </w:p>
        </w:tc>
      </w:tr>
      <w:tr w:rsidR="009309FE" w:rsidTr="009309FE">
        <w:tc>
          <w:tcPr>
            <w:tcW w:w="10175" w:type="dxa"/>
          </w:tcPr>
          <w:p w:rsidR="009309FE" w:rsidRDefault="009309FE" w:rsidP="0017216F">
            <w:pPr>
              <w:spacing w:line="720" w:lineRule="auto"/>
              <w:ind w:firstLine="708"/>
              <w:rPr>
                <w:rFonts w:ascii="ET  DN V0" w:hAnsi="ET  DN V0"/>
                <w:sz w:val="48"/>
              </w:rPr>
            </w:pPr>
            <w:r w:rsidRPr="000F4049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92032" behindDoc="0" locked="0" layoutInCell="1" allowOverlap="1" wp14:anchorId="4B438BE2" wp14:editId="795A3776">
                  <wp:simplePos x="0" y="0"/>
                  <wp:positionH relativeFrom="column">
                    <wp:posOffset>728345</wp:posOffset>
                  </wp:positionH>
                  <wp:positionV relativeFrom="paragraph">
                    <wp:posOffset>329565</wp:posOffset>
                  </wp:positionV>
                  <wp:extent cx="933450" cy="675946"/>
                  <wp:effectExtent l="0" t="0" r="0" b="0"/>
                  <wp:wrapNone/>
                  <wp:docPr id="58" name="Grafik 58" descr="Bildergebnis für federmäppchen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ildergebnis für federmäppchen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675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049"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88960" behindDoc="0" locked="0" layoutInCell="1" allowOverlap="1" wp14:anchorId="150EAC52" wp14:editId="6EF58267">
                  <wp:simplePos x="0" y="0"/>
                  <wp:positionH relativeFrom="column">
                    <wp:posOffset>3881120</wp:posOffset>
                  </wp:positionH>
                  <wp:positionV relativeFrom="paragraph">
                    <wp:posOffset>369570</wp:posOffset>
                  </wp:positionV>
                  <wp:extent cx="875868" cy="616916"/>
                  <wp:effectExtent l="0" t="0" r="635" b="0"/>
                  <wp:wrapNone/>
                  <wp:docPr id="59" name="Grafik 59" descr="Bildergebnis für raddiergummi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Bildergebnis für raddiergummi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9044" cy="619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049">
              <w:rPr>
                <w:rFonts w:ascii="ET  DN V0" w:hAnsi="ET  DN V0"/>
                <w:b/>
                <w:sz w:val="48"/>
              </w:rPr>
              <w:t>pencil case</w:t>
            </w:r>
            <w:r w:rsidRPr="00D909E0">
              <w:rPr>
                <w:rFonts w:ascii="ET  DN V0" w:hAnsi="ET  DN V0"/>
                <w:sz w:val="48"/>
              </w:rPr>
              <w:t xml:space="preserve"> </w:t>
            </w:r>
            <w:r>
              <w:rPr>
                <w:rFonts w:ascii="ET  DN V0" w:hAnsi="ET  DN V0"/>
                <w:sz w:val="48"/>
              </w:rPr>
              <w:t xml:space="preserve">    </w:t>
            </w:r>
            <w:r w:rsidRPr="00D909E0">
              <w:rPr>
                <w:rFonts w:ascii="ET  DN V0" w:hAnsi="ET  DN V0"/>
                <w:sz w:val="48"/>
              </w:rPr>
              <w:t xml:space="preserve">and </w:t>
            </w:r>
            <w:r>
              <w:rPr>
                <w:rFonts w:ascii="ET  DN V0" w:hAnsi="ET  DN V0"/>
                <w:sz w:val="48"/>
              </w:rPr>
              <w:t xml:space="preserve">     </w:t>
            </w:r>
            <w:r w:rsidRPr="000F4049">
              <w:rPr>
                <w:rFonts w:ascii="ET  DN V0" w:hAnsi="ET  DN V0"/>
                <w:b/>
                <w:sz w:val="48"/>
              </w:rPr>
              <w:t>rubber</w:t>
            </w:r>
            <w:r w:rsidRPr="00D909E0">
              <w:rPr>
                <w:rFonts w:ascii="ET  DN V0" w:hAnsi="ET  DN V0"/>
                <w:sz w:val="48"/>
              </w:rPr>
              <w:t>,</w:t>
            </w:r>
          </w:p>
        </w:tc>
      </w:tr>
      <w:tr w:rsidR="009309FE" w:rsidTr="009309FE">
        <w:tc>
          <w:tcPr>
            <w:tcW w:w="10175" w:type="dxa"/>
          </w:tcPr>
          <w:p w:rsidR="009309FE" w:rsidRDefault="009309FE" w:rsidP="0017216F">
            <w:pPr>
              <w:spacing w:line="720" w:lineRule="auto"/>
              <w:ind w:firstLine="708"/>
              <w:rPr>
                <w:rFonts w:ascii="ET  DN V0" w:hAnsi="ET  DN V0"/>
                <w:sz w:val="48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5B98A799" wp14:editId="0A626DEE">
                      <wp:simplePos x="0" y="0"/>
                      <wp:positionH relativeFrom="column">
                        <wp:posOffset>2284095</wp:posOffset>
                      </wp:positionH>
                      <wp:positionV relativeFrom="paragraph">
                        <wp:posOffset>470535</wp:posOffset>
                      </wp:positionV>
                      <wp:extent cx="419100" cy="152400"/>
                      <wp:effectExtent l="0" t="38100" r="57150" b="19050"/>
                      <wp:wrapNone/>
                      <wp:docPr id="50" name="Gerade Verbindung mit Pfeil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19100" cy="1524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6C86FEA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50" o:spid="_x0000_s1026" type="#_x0000_t32" style="position:absolute;margin-left:179.85pt;margin-top:37.05pt;width:33pt;height:12pt;flip:y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" strokecolor="black [3213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93056" behindDoc="0" locked="0" layoutInCell="1" allowOverlap="1" wp14:anchorId="7D1FF2AA" wp14:editId="4DAD4E3B">
                  <wp:simplePos x="0" y="0"/>
                  <wp:positionH relativeFrom="column">
                    <wp:posOffset>2465228</wp:posOffset>
                  </wp:positionH>
                  <wp:positionV relativeFrom="paragraph">
                    <wp:posOffset>89535</wp:posOffset>
                  </wp:positionV>
                  <wp:extent cx="704850" cy="876497"/>
                  <wp:effectExtent l="0" t="0" r="0" b="0"/>
                  <wp:wrapNone/>
                  <wp:docPr id="60" name="Grafik 60" descr="Bildergebnis für Schulranzn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ildergebnis für Schulranzn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876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909E0">
              <w:rPr>
                <w:rFonts w:ascii="ET  DN V0" w:hAnsi="ET  DN V0"/>
                <w:sz w:val="48"/>
              </w:rPr>
              <w:t xml:space="preserve">in my </w:t>
            </w:r>
            <w:r w:rsidRPr="000F4049">
              <w:rPr>
                <w:rFonts w:ascii="ET  DN V0" w:hAnsi="ET  DN V0"/>
                <w:b/>
                <w:sz w:val="48"/>
              </w:rPr>
              <w:t>bag</w:t>
            </w:r>
            <w:r w:rsidRPr="00D909E0">
              <w:rPr>
                <w:rFonts w:ascii="ET  DN V0" w:hAnsi="ET  DN V0"/>
                <w:sz w:val="48"/>
              </w:rPr>
              <w:t>,</w:t>
            </w:r>
          </w:p>
        </w:tc>
      </w:tr>
      <w:tr w:rsidR="009309FE" w:rsidTr="009309FE">
        <w:tc>
          <w:tcPr>
            <w:tcW w:w="10175" w:type="dxa"/>
          </w:tcPr>
          <w:p w:rsidR="009309FE" w:rsidRDefault="009309FE" w:rsidP="0017216F">
            <w:pPr>
              <w:spacing w:line="720" w:lineRule="auto"/>
              <w:ind w:firstLine="708"/>
              <w:rPr>
                <w:rFonts w:ascii="ET  DN V0" w:hAnsi="ET  DN V0"/>
                <w:sz w:val="48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0C9F0B9F" wp14:editId="4C8D929A">
                      <wp:simplePos x="0" y="0"/>
                      <wp:positionH relativeFrom="column">
                        <wp:posOffset>2293620</wp:posOffset>
                      </wp:positionH>
                      <wp:positionV relativeFrom="paragraph">
                        <wp:posOffset>400050</wp:posOffset>
                      </wp:positionV>
                      <wp:extent cx="419100" cy="152400"/>
                      <wp:effectExtent l="0" t="38100" r="57150" b="19050"/>
                      <wp:wrapNone/>
                      <wp:docPr id="51" name="Gerade Verbindung mit Pfeil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19100" cy="1524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D73F27D" id="Gerade Verbindung mit Pfeil 51" o:spid="_x0000_s1026" type="#_x0000_t32" style="position:absolute;margin-left:180.6pt;margin-top:31.5pt;width:33pt;height:12pt;flip:y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" strokecolor="black [3213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94080" behindDoc="0" locked="0" layoutInCell="1" allowOverlap="1" wp14:anchorId="6E3DEE7E" wp14:editId="58F33BBA">
                  <wp:simplePos x="0" y="0"/>
                  <wp:positionH relativeFrom="column">
                    <wp:posOffset>2474595</wp:posOffset>
                  </wp:positionH>
                  <wp:positionV relativeFrom="paragraph">
                    <wp:posOffset>76200</wp:posOffset>
                  </wp:positionV>
                  <wp:extent cx="704850" cy="876497"/>
                  <wp:effectExtent l="0" t="0" r="0" b="0"/>
                  <wp:wrapNone/>
                  <wp:docPr id="61" name="Grafik 61" descr="Bildergebnis für Schulranzn ausmal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ildergebnis für Schulranzn ausmalb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876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909E0">
              <w:rPr>
                <w:rFonts w:ascii="ET  DN V0" w:hAnsi="ET  DN V0"/>
                <w:sz w:val="48"/>
              </w:rPr>
              <w:t xml:space="preserve">in my </w:t>
            </w:r>
            <w:r w:rsidRPr="000F4049">
              <w:rPr>
                <w:rFonts w:ascii="ET  DN V0" w:hAnsi="ET  DN V0"/>
                <w:b/>
                <w:sz w:val="48"/>
              </w:rPr>
              <w:t>bag</w:t>
            </w:r>
            <w:r w:rsidRPr="00D909E0">
              <w:rPr>
                <w:rFonts w:ascii="ET  DN V0" w:hAnsi="ET  DN V0"/>
                <w:sz w:val="48"/>
              </w:rPr>
              <w:t>,</w:t>
            </w:r>
          </w:p>
        </w:tc>
      </w:tr>
    </w:tbl>
    <w:p w:rsidR="009309FE" w:rsidRPr="009309FE" w:rsidRDefault="009309FE" w:rsidP="004E247E">
      <w:pPr>
        <w:spacing w:before="60" w:after="0" w:line="240" w:lineRule="auto"/>
        <w:rPr>
          <w:rFonts w:ascii="Arial" w:hAnsi="Arial" w:cs="Arial"/>
          <w:sz w:val="32"/>
        </w:rPr>
      </w:pPr>
    </w:p>
    <w:p w:rsidR="009309FE" w:rsidRPr="009309FE" w:rsidRDefault="009309FE" w:rsidP="009309FE">
      <w:pPr>
        <w:rPr>
          <w:rFonts w:ascii="Arial" w:hAnsi="Arial" w:cs="Arial"/>
          <w:sz w:val="32"/>
        </w:rPr>
      </w:pPr>
    </w:p>
    <w:p w:rsidR="009309FE" w:rsidRPr="009309FE" w:rsidRDefault="004E247E" w:rsidP="004E247E">
      <w:pPr>
        <w:tabs>
          <w:tab w:val="left" w:pos="2020"/>
        </w:tabs>
        <w:rPr>
          <w:rFonts w:ascii="Arial" w:hAnsi="Arial" w:cs="Arial"/>
          <w:sz w:val="32"/>
        </w:rPr>
      </w:pPr>
      <w:r w:rsidRPr="009309FE">
        <w:rPr>
          <w:rFonts w:ascii="Arial" w:hAnsi="Arial" w:cs="Arial"/>
          <w:noProof/>
          <w:sz w:val="32"/>
          <w:lang w:eastAsia="de-DE"/>
        </w:rPr>
        <w:drawing>
          <wp:anchor distT="0" distB="0" distL="114300" distR="114300" simplePos="0" relativeHeight="251697152" behindDoc="0" locked="0" layoutInCell="1" allowOverlap="1" wp14:anchorId="4ACF3189" wp14:editId="09AC4265">
            <wp:simplePos x="0" y="0"/>
            <wp:positionH relativeFrom="column">
              <wp:posOffset>96908</wp:posOffset>
            </wp:positionH>
            <wp:positionV relativeFrom="paragraph">
              <wp:posOffset>-27759</wp:posOffset>
            </wp:positionV>
            <wp:extent cx="6480175" cy="8887359"/>
            <wp:effectExtent l="0" t="0" r="0" b="9525"/>
            <wp:wrapNone/>
            <wp:docPr id="62" name="Grafik 62" descr="T:\Lehrer Tauschlaufwerk\LehrerInnenordner\Krüger\Schullieder\Liedtexte\Old Mc Dona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Lehrer Tauschlaufwerk\LehrerInnenordner\Krüger\Schullieder\Liedtexte\Old Mc Donald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887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09FE" w:rsidRPr="009309FE" w:rsidRDefault="009309FE" w:rsidP="009309FE">
      <w:pPr>
        <w:rPr>
          <w:rFonts w:ascii="Arial" w:hAnsi="Arial" w:cs="Arial"/>
          <w:sz w:val="32"/>
        </w:rPr>
      </w:pPr>
    </w:p>
    <w:p w:rsidR="009309FE" w:rsidRDefault="009309FE" w:rsidP="009309FE">
      <w:pPr>
        <w:rPr>
          <w:rFonts w:ascii="Arial" w:hAnsi="Arial" w:cs="Arial"/>
          <w:sz w:val="32"/>
        </w:rPr>
      </w:pPr>
    </w:p>
    <w:p w:rsidR="009309FE" w:rsidRDefault="009309FE">
      <w:pPr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br w:type="page"/>
      </w:r>
    </w:p>
    <w:p w:rsidR="009309FE" w:rsidRDefault="009309FE" w:rsidP="009309FE">
      <w:pPr>
        <w:jc w:val="right"/>
        <w:rPr>
          <w:rFonts w:ascii="Arial" w:hAnsi="Arial" w:cs="Arial"/>
          <w:sz w:val="32"/>
        </w:rPr>
        <w:sectPr w:rsidR="009309FE" w:rsidSect="009309FE">
          <w:pgSz w:w="11906" w:h="16838"/>
          <w:pgMar w:top="567" w:right="1134" w:bottom="567" w:left="567" w:header="709" w:footer="709" w:gutter="0"/>
          <w:cols w:space="708"/>
          <w:docGrid w:linePitch="360"/>
        </w:sectPr>
      </w:pPr>
    </w:p>
    <w:p w:rsidR="009309FE" w:rsidRPr="009309FE" w:rsidRDefault="009309FE" w:rsidP="009309FE">
      <w:pPr>
        <w:jc w:val="right"/>
        <w:rPr>
          <w:rFonts w:ascii="Arial" w:hAnsi="Arial" w:cs="Arial"/>
          <w:sz w:val="32"/>
        </w:rPr>
      </w:pPr>
      <w:r w:rsidRPr="009309FE">
        <w:rPr>
          <w:rFonts w:ascii="Arial" w:hAnsi="Arial" w:cs="Arial"/>
          <w:noProof/>
          <w:sz w:val="32"/>
          <w:lang w:eastAsia="de-DE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-2540</wp:posOffset>
            </wp:positionV>
            <wp:extent cx="9972040" cy="4867868"/>
            <wp:effectExtent l="0" t="0" r="0" b="9525"/>
            <wp:wrapNone/>
            <wp:docPr id="63" name="Grafik 63" descr="T:\Lehrer Tauschlaufwerk\LehrerInnenordner\Krüger\Schullieder\Liedtexte\We wish you a merry christm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Lehrer Tauschlaufwerk\LehrerInnenordner\Krüger\Schullieder\Liedtexte\We wish you a merry christmas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4867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309FE" w:rsidRPr="009309FE" w:rsidSect="009309FE">
      <w:pgSz w:w="16838" w:h="11906" w:orient="landscape"/>
      <w:pgMar w:top="1134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36717" w:rsidRDefault="00436717" w:rsidP="00AF541E">
      <w:pPr>
        <w:spacing w:after="0" w:line="240" w:lineRule="auto"/>
      </w:pPr>
      <w:r>
        <w:separator/>
      </w:r>
    </w:p>
  </w:endnote>
  <w:endnote w:type="continuationSeparator" w:id="0">
    <w:p w:rsidR="00436717" w:rsidRDefault="00436717" w:rsidP="00AF54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ET  DN V0">
    <w:panose1 w:val="000005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247E" w:rsidRDefault="004E247E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247E" w:rsidRDefault="004E247E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247E" w:rsidRDefault="004E247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36717" w:rsidRDefault="00436717" w:rsidP="00AF541E">
      <w:pPr>
        <w:spacing w:after="0" w:line="240" w:lineRule="auto"/>
      </w:pPr>
      <w:r>
        <w:separator/>
      </w:r>
    </w:p>
  </w:footnote>
  <w:footnote w:type="continuationSeparator" w:id="0">
    <w:p w:rsidR="00436717" w:rsidRDefault="00436717" w:rsidP="00AF54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247E" w:rsidRDefault="004E247E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F541E" w:rsidRDefault="00AF541E" w:rsidP="00AF541E">
    <w:pPr>
      <w:pStyle w:val="Kopfzeile"/>
      <w:pBdr>
        <w:bottom w:val="single" w:sz="4" w:space="1" w:color="auto"/>
      </w:pBdr>
      <w:rPr>
        <w:rStyle w:val="Seitenzahl"/>
        <w:rFonts w:ascii="Arial" w:hAnsi="Arial" w:cs="Arial"/>
        <w:sz w:val="20"/>
        <w:szCs w:val="20"/>
      </w:rPr>
    </w:pPr>
    <w:r w:rsidRPr="008D4C9B">
      <w:rPr>
        <w:rFonts w:ascii="Arial" w:hAnsi="Arial" w:cs="Arial"/>
        <w:sz w:val="20"/>
        <w:szCs w:val="20"/>
      </w:rPr>
      <w:t>Helene-Fernau-Horn-Schule Stuttgart</w:t>
    </w:r>
    <w:r w:rsidRPr="008D4C9B">
      <w:rPr>
        <w:rFonts w:ascii="Arial" w:hAnsi="Arial" w:cs="Arial"/>
        <w:sz w:val="20"/>
        <w:szCs w:val="20"/>
      </w:rPr>
      <w:tab/>
    </w:r>
    <w:r w:rsidRPr="008D4C9B">
      <w:rPr>
        <w:rFonts w:ascii="Arial" w:hAnsi="Arial" w:cs="Arial"/>
        <w:sz w:val="20"/>
        <w:szCs w:val="20"/>
      </w:rPr>
      <w:tab/>
    </w:r>
    <w:r w:rsidRPr="008D4C9B">
      <w:rPr>
        <w:rFonts w:ascii="Arial" w:hAnsi="Arial" w:cs="Arial"/>
        <w:sz w:val="20"/>
        <w:szCs w:val="20"/>
      </w:rPr>
      <w:tab/>
    </w:r>
    <w:r w:rsidRPr="008D4C9B">
      <w:rPr>
        <w:rFonts w:ascii="Arial" w:hAnsi="Arial" w:cs="Arial"/>
        <w:sz w:val="20"/>
        <w:szCs w:val="20"/>
      </w:rPr>
      <w:tab/>
    </w:r>
    <w:r w:rsidRPr="008D4C9B">
      <w:rPr>
        <w:rFonts w:ascii="Arial" w:hAnsi="Arial" w:cs="Arial"/>
        <w:sz w:val="20"/>
        <w:szCs w:val="20"/>
      </w:rPr>
      <w:tab/>
    </w:r>
    <w:r w:rsidRPr="008D4C9B">
      <w:rPr>
        <w:rFonts w:ascii="Arial" w:hAnsi="Arial" w:cs="Arial"/>
        <w:sz w:val="20"/>
        <w:szCs w:val="20"/>
      </w:rPr>
      <w:tab/>
    </w:r>
    <w:r w:rsidRPr="008D4C9B">
      <w:rPr>
        <w:rFonts w:ascii="Arial" w:hAnsi="Arial" w:cs="Arial"/>
        <w:sz w:val="20"/>
        <w:szCs w:val="20"/>
      </w:rPr>
      <w:tab/>
    </w:r>
    <w:r w:rsidRPr="008D4C9B">
      <w:rPr>
        <w:rFonts w:ascii="Arial" w:hAnsi="Arial" w:cs="Arial"/>
        <w:sz w:val="20"/>
        <w:szCs w:val="20"/>
      </w:rPr>
      <w:tab/>
      <w:t xml:space="preserve">S. </w:t>
    </w:r>
    <w:r w:rsidRPr="008D4C9B">
      <w:rPr>
        <w:rStyle w:val="Seitenzahl"/>
        <w:rFonts w:ascii="Arial" w:hAnsi="Arial" w:cs="Arial"/>
        <w:sz w:val="20"/>
        <w:szCs w:val="20"/>
      </w:rPr>
      <w:fldChar w:fldCharType="begin"/>
    </w:r>
    <w:r w:rsidRPr="008D4C9B">
      <w:rPr>
        <w:rStyle w:val="Seitenzahl"/>
        <w:rFonts w:ascii="Arial" w:hAnsi="Arial" w:cs="Arial"/>
        <w:sz w:val="20"/>
        <w:szCs w:val="20"/>
      </w:rPr>
      <w:instrText xml:space="preserve"> PAGE </w:instrText>
    </w:r>
    <w:r w:rsidRPr="008D4C9B">
      <w:rPr>
        <w:rStyle w:val="Seitenzahl"/>
        <w:rFonts w:ascii="Arial" w:hAnsi="Arial" w:cs="Arial"/>
        <w:sz w:val="20"/>
        <w:szCs w:val="20"/>
      </w:rPr>
      <w:fldChar w:fldCharType="separate"/>
    </w:r>
    <w:r w:rsidR="004E247E">
      <w:rPr>
        <w:rStyle w:val="Seitenzahl"/>
        <w:rFonts w:ascii="Arial" w:hAnsi="Arial" w:cs="Arial"/>
        <w:noProof/>
        <w:sz w:val="20"/>
        <w:szCs w:val="20"/>
      </w:rPr>
      <w:t>1</w:t>
    </w:r>
    <w:r w:rsidRPr="008D4C9B">
      <w:rPr>
        <w:rStyle w:val="Seitenzahl"/>
        <w:rFonts w:ascii="Arial" w:hAnsi="Arial" w:cs="Arial"/>
        <w:sz w:val="20"/>
        <w:szCs w:val="20"/>
      </w:rPr>
      <w:fldChar w:fldCharType="end"/>
    </w:r>
    <w:r w:rsidRPr="008D4C9B">
      <w:rPr>
        <w:rStyle w:val="Seitenzahl"/>
        <w:rFonts w:ascii="Arial" w:hAnsi="Arial" w:cs="Arial"/>
        <w:sz w:val="20"/>
        <w:szCs w:val="20"/>
      </w:rPr>
      <w:t xml:space="preserve"> / </w:t>
    </w:r>
    <w:r w:rsidRPr="008D4C9B">
      <w:rPr>
        <w:rStyle w:val="Seitenzahl"/>
        <w:rFonts w:ascii="Arial" w:hAnsi="Arial" w:cs="Arial"/>
        <w:sz w:val="20"/>
        <w:szCs w:val="20"/>
      </w:rPr>
      <w:fldChar w:fldCharType="begin"/>
    </w:r>
    <w:r w:rsidRPr="008D4C9B">
      <w:rPr>
        <w:rStyle w:val="Seitenzahl"/>
        <w:rFonts w:ascii="Arial" w:hAnsi="Arial" w:cs="Arial"/>
        <w:sz w:val="20"/>
        <w:szCs w:val="20"/>
      </w:rPr>
      <w:instrText xml:space="preserve"> NUMPAGES </w:instrText>
    </w:r>
    <w:r w:rsidRPr="008D4C9B">
      <w:rPr>
        <w:rStyle w:val="Seitenzahl"/>
        <w:rFonts w:ascii="Arial" w:hAnsi="Arial" w:cs="Arial"/>
        <w:sz w:val="20"/>
        <w:szCs w:val="20"/>
      </w:rPr>
      <w:fldChar w:fldCharType="separate"/>
    </w:r>
    <w:r w:rsidR="004E247E">
      <w:rPr>
        <w:rStyle w:val="Seitenzahl"/>
        <w:rFonts w:ascii="Arial" w:hAnsi="Arial" w:cs="Arial"/>
        <w:noProof/>
        <w:sz w:val="20"/>
        <w:szCs w:val="20"/>
      </w:rPr>
      <w:t>11</w:t>
    </w:r>
    <w:r w:rsidRPr="008D4C9B">
      <w:rPr>
        <w:rStyle w:val="Seitenzahl"/>
        <w:rFonts w:ascii="Arial" w:hAnsi="Arial" w:cs="Arial"/>
        <w:sz w:val="20"/>
        <w:szCs w:val="20"/>
      </w:rPr>
      <w:fldChar w:fldCharType="end"/>
    </w:r>
    <w:r w:rsidRPr="008D4C9B">
      <w:rPr>
        <w:rStyle w:val="Seitenzahl"/>
        <w:rFonts w:ascii="Arial" w:hAnsi="Arial" w:cs="Arial"/>
        <w:sz w:val="20"/>
        <w:szCs w:val="20"/>
      </w:rPr>
      <w:br/>
      <w:t xml:space="preserve">Bildungsplan 2016 – </w:t>
    </w:r>
    <w:r w:rsidR="00503CCA">
      <w:rPr>
        <w:rStyle w:val="Seitenzahl"/>
        <w:rFonts w:ascii="Arial" w:hAnsi="Arial" w:cs="Arial"/>
        <w:sz w:val="20"/>
        <w:szCs w:val="20"/>
      </w:rPr>
      <w:t>Englisch</w:t>
    </w:r>
    <w:r>
      <w:rPr>
        <w:rStyle w:val="Seitenzahl"/>
        <w:rFonts w:ascii="Arial" w:hAnsi="Arial" w:cs="Arial"/>
        <w:sz w:val="20"/>
        <w:szCs w:val="20"/>
      </w:rPr>
      <w:t xml:space="preserve"> Orientierungsrahmen </w:t>
    </w:r>
    <w:r w:rsidR="00257C50">
      <w:rPr>
        <w:rStyle w:val="Seitenzahl"/>
        <w:rFonts w:ascii="Arial" w:hAnsi="Arial" w:cs="Arial"/>
        <w:sz w:val="20"/>
        <w:szCs w:val="20"/>
      </w:rPr>
      <w:t xml:space="preserve">Stoffverteiler </w:t>
    </w:r>
    <w:r w:rsidRPr="008D4C9B">
      <w:rPr>
        <w:rStyle w:val="Seitenzahl"/>
        <w:rFonts w:ascii="Arial" w:hAnsi="Arial" w:cs="Arial"/>
        <w:sz w:val="20"/>
        <w:szCs w:val="20"/>
      </w:rPr>
      <w:t xml:space="preserve">Kl. </w:t>
    </w:r>
    <w:r>
      <w:rPr>
        <w:rStyle w:val="Seitenzahl"/>
        <w:rFonts w:ascii="Arial" w:hAnsi="Arial" w:cs="Arial"/>
        <w:sz w:val="20"/>
        <w:szCs w:val="20"/>
      </w:rPr>
      <w:t>1</w:t>
    </w:r>
    <w:r w:rsidRPr="008D4C9B">
      <w:rPr>
        <w:rStyle w:val="Seitenzahl"/>
        <w:rFonts w:ascii="Arial" w:hAnsi="Arial" w:cs="Arial"/>
        <w:sz w:val="20"/>
        <w:szCs w:val="20"/>
      </w:rPr>
      <w:t xml:space="preserve"> / </w:t>
    </w:r>
    <w:r>
      <w:rPr>
        <w:rStyle w:val="Seitenzahl"/>
        <w:rFonts w:ascii="Arial" w:hAnsi="Arial" w:cs="Arial"/>
        <w:sz w:val="20"/>
        <w:szCs w:val="20"/>
      </w:rPr>
      <w:t>2</w:t>
    </w:r>
    <w:r w:rsidRPr="008D4C9B">
      <w:rPr>
        <w:rStyle w:val="Seitenzahl"/>
        <w:rFonts w:ascii="Arial" w:hAnsi="Arial" w:cs="Arial"/>
        <w:sz w:val="20"/>
        <w:szCs w:val="20"/>
      </w:rPr>
      <w:tab/>
    </w:r>
    <w:r w:rsidR="004E247E">
      <w:rPr>
        <w:rStyle w:val="Seitenzahl"/>
        <w:rFonts w:ascii="Arial" w:hAnsi="Arial" w:cs="Arial"/>
        <w:sz w:val="20"/>
        <w:szCs w:val="20"/>
      </w:rPr>
      <w:t xml:space="preserve">    </w:t>
    </w:r>
    <w:r w:rsidRPr="008D4C9B">
      <w:rPr>
        <w:rStyle w:val="Seitenzahl"/>
        <w:rFonts w:ascii="Arial" w:hAnsi="Arial" w:cs="Arial"/>
        <w:sz w:val="20"/>
        <w:szCs w:val="20"/>
      </w:rPr>
      <w:tab/>
    </w:r>
    <w:r w:rsidR="004E247E">
      <w:rPr>
        <w:rStyle w:val="Seitenzahl"/>
        <w:rFonts w:ascii="Arial" w:hAnsi="Arial" w:cs="Arial"/>
        <w:sz w:val="20"/>
        <w:szCs w:val="20"/>
      </w:rPr>
      <w:t xml:space="preserve">      </w:t>
    </w:r>
    <w:bookmarkStart w:id="0" w:name="_GoBack"/>
    <w:bookmarkEnd w:id="0"/>
    <w:r w:rsidRPr="008D4C9B">
      <w:rPr>
        <w:rStyle w:val="Seitenzahl"/>
        <w:rFonts w:ascii="Arial" w:hAnsi="Arial" w:cs="Arial"/>
        <w:sz w:val="20"/>
        <w:szCs w:val="20"/>
      </w:rPr>
      <w:t xml:space="preserve">Ansprechpartner/in: </w:t>
    </w:r>
    <w:r w:rsidR="00EB347A">
      <w:rPr>
        <w:rStyle w:val="Seitenzahl"/>
        <w:rFonts w:ascii="Arial" w:hAnsi="Arial" w:cs="Arial"/>
        <w:sz w:val="20"/>
        <w:szCs w:val="20"/>
      </w:rPr>
      <w:t>Vanessa Krüger</w:t>
    </w:r>
  </w:p>
  <w:p w:rsidR="00AF541E" w:rsidRPr="008D4C9B" w:rsidRDefault="00AF541E" w:rsidP="00AF541E">
    <w:pPr>
      <w:pStyle w:val="Kopfzeile"/>
      <w:rPr>
        <w:rFonts w:ascii="Arial" w:hAnsi="Arial" w:cs="Arial"/>
        <w:sz w:val="20"/>
        <w:szCs w:val="2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247E" w:rsidRDefault="004E247E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345ED3"/>
    <w:multiLevelType w:val="hybridMultilevel"/>
    <w:tmpl w:val="55F89CB8"/>
    <w:lvl w:ilvl="0" w:tplc="AF2255F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38173DB"/>
    <w:multiLevelType w:val="hybridMultilevel"/>
    <w:tmpl w:val="1200DABE"/>
    <w:lvl w:ilvl="0" w:tplc="69F423A6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9D38B4"/>
    <w:multiLevelType w:val="hybridMultilevel"/>
    <w:tmpl w:val="55F89CB8"/>
    <w:lvl w:ilvl="0" w:tplc="AF2255F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6E63C7"/>
    <w:multiLevelType w:val="hybridMultilevel"/>
    <w:tmpl w:val="9C88B2FE"/>
    <w:lvl w:ilvl="0" w:tplc="DF8EDE82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32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84650E0"/>
    <w:multiLevelType w:val="hybridMultilevel"/>
    <w:tmpl w:val="75BC0B10"/>
    <w:lvl w:ilvl="0" w:tplc="5BF66F3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E2E50C3"/>
    <w:multiLevelType w:val="hybridMultilevel"/>
    <w:tmpl w:val="2B5E164E"/>
    <w:lvl w:ilvl="0" w:tplc="A17A7384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3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BDB07FC"/>
    <w:multiLevelType w:val="hybridMultilevel"/>
    <w:tmpl w:val="55F89CB8"/>
    <w:lvl w:ilvl="0" w:tplc="AF2255F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C535B6B"/>
    <w:multiLevelType w:val="hybridMultilevel"/>
    <w:tmpl w:val="55F89CB8"/>
    <w:lvl w:ilvl="0" w:tplc="AF2255F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3"/>
  </w:num>
  <w:num w:numId="5">
    <w:abstractNumId w:val="5"/>
  </w:num>
  <w:num w:numId="6">
    <w:abstractNumId w:val="6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3362"/>
    <w:rsid w:val="00037A91"/>
    <w:rsid w:val="00052105"/>
    <w:rsid w:val="000A0C4F"/>
    <w:rsid w:val="000D3362"/>
    <w:rsid w:val="00105F47"/>
    <w:rsid w:val="0017035C"/>
    <w:rsid w:val="001D2D84"/>
    <w:rsid w:val="0025429B"/>
    <w:rsid w:val="00257C50"/>
    <w:rsid w:val="002C3864"/>
    <w:rsid w:val="002D35DD"/>
    <w:rsid w:val="002E12CC"/>
    <w:rsid w:val="002F12F8"/>
    <w:rsid w:val="00343325"/>
    <w:rsid w:val="003746B9"/>
    <w:rsid w:val="003A75DA"/>
    <w:rsid w:val="00401303"/>
    <w:rsid w:val="00436717"/>
    <w:rsid w:val="004D212F"/>
    <w:rsid w:val="004E247E"/>
    <w:rsid w:val="00503CCA"/>
    <w:rsid w:val="00510434"/>
    <w:rsid w:val="00697073"/>
    <w:rsid w:val="006F06D0"/>
    <w:rsid w:val="007466A2"/>
    <w:rsid w:val="00751699"/>
    <w:rsid w:val="007E23C1"/>
    <w:rsid w:val="00810399"/>
    <w:rsid w:val="008E52AD"/>
    <w:rsid w:val="00902672"/>
    <w:rsid w:val="009309FE"/>
    <w:rsid w:val="00993D15"/>
    <w:rsid w:val="00994FA1"/>
    <w:rsid w:val="0099786D"/>
    <w:rsid w:val="009A2897"/>
    <w:rsid w:val="00A72A47"/>
    <w:rsid w:val="00AD146C"/>
    <w:rsid w:val="00AE64A0"/>
    <w:rsid w:val="00AF541E"/>
    <w:rsid w:val="00B0132E"/>
    <w:rsid w:val="00B440A1"/>
    <w:rsid w:val="00B45B57"/>
    <w:rsid w:val="00B91704"/>
    <w:rsid w:val="00C93FBF"/>
    <w:rsid w:val="00CC05AE"/>
    <w:rsid w:val="00CC12D4"/>
    <w:rsid w:val="00CF7DD1"/>
    <w:rsid w:val="00D9059E"/>
    <w:rsid w:val="00EB347A"/>
    <w:rsid w:val="00FC1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8A9DC8B2-F7FF-49BA-B519-1F453FCBE9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0D33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0D3362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E23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E23C1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AF54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F541E"/>
  </w:style>
  <w:style w:type="paragraph" w:styleId="Fuzeile">
    <w:name w:val="footer"/>
    <w:basedOn w:val="Standard"/>
    <w:link w:val="FuzeileZchn"/>
    <w:uiPriority w:val="99"/>
    <w:unhideWhenUsed/>
    <w:rsid w:val="00AF54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F541E"/>
  </w:style>
  <w:style w:type="character" w:styleId="Seitenzahl">
    <w:name w:val="page number"/>
    <w:basedOn w:val="Absatz-Standardschriftart"/>
    <w:rsid w:val="00AF54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6.jpe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11.gif"/><Relationship Id="rId28" Type="http://schemas.openxmlformats.org/officeDocument/2006/relationships/image" Target="media/image16.jpeg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image" Target="media/image10.gif"/><Relationship Id="rId27" Type="http://schemas.openxmlformats.org/officeDocument/2006/relationships/image" Target="media/image15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5943DE73</Template>
  <TotalTime>0</TotalTime>
  <Pages>11</Pages>
  <Words>586</Words>
  <Characters>3698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 Stuttgart</Company>
  <LinksUpToDate>false</LinksUpToDate>
  <CharactersWithSpaces>4276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Scholl, Franziska</dc:creator>
  <cp:keywords/>
  <dc:description/>
  <cp:lastModifiedBy>Helen, E</cp:lastModifiedBy>
  <cp:revision>8</cp:revision>
  <cp:lastPrinted>2016-05-06T08:23:00Z</cp:lastPrinted>
  <dcterms:created xsi:type="dcterms:W3CDTF">2017-05-24T14:47:00Z</dcterms:created>
  <dcterms:modified xsi:type="dcterms:W3CDTF">2017-05-26T07:23:00Z</dcterms:modified>
</cp:coreProperties>
</file>